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92B2CC" w14:textId="77777777" w:rsidR="00460A21" w:rsidRDefault="00460A21" w:rsidP="00460A21"/>
    <w:p w14:paraId="309F1ABB" w14:textId="7D8964B0" w:rsidR="00D10BEE" w:rsidRDefault="00D10BEE" w:rsidP="00D10BEE">
      <w:r>
        <w:tab/>
      </w:r>
      <w:r>
        <w:tab/>
      </w:r>
      <w:r>
        <w:tab/>
      </w:r>
      <w:r>
        <w:tab/>
      </w:r>
      <w:r>
        <w:tab/>
      </w:r>
      <w:r w:rsidR="007B24D7">
        <w:t>OSNUTEK</w:t>
      </w:r>
      <w:r>
        <w:t xml:space="preserve"> POGODBE</w:t>
      </w:r>
    </w:p>
    <w:p w14:paraId="5BCFCFAF" w14:textId="77777777" w:rsidR="00F04BDD" w:rsidRDefault="00F04BDD" w:rsidP="00B200B8">
      <w:pPr>
        <w:jc w:val="center"/>
        <w:rPr>
          <w:b/>
          <w:sz w:val="28"/>
          <w:szCs w:val="28"/>
        </w:rPr>
      </w:pPr>
    </w:p>
    <w:p w14:paraId="4E5F4E81" w14:textId="77777777" w:rsidR="00317627" w:rsidRPr="00EE2F8E" w:rsidRDefault="00A9445B" w:rsidP="00B200B8">
      <w:pPr>
        <w:jc w:val="center"/>
        <w:rPr>
          <w:b/>
          <w:sz w:val="28"/>
          <w:szCs w:val="28"/>
        </w:rPr>
      </w:pPr>
      <w:r w:rsidRPr="00EE2F8E">
        <w:rPr>
          <w:b/>
          <w:sz w:val="28"/>
          <w:szCs w:val="28"/>
        </w:rPr>
        <w:t xml:space="preserve">GRADBENA </w:t>
      </w:r>
      <w:r w:rsidR="00317627" w:rsidRPr="00EE2F8E">
        <w:rPr>
          <w:b/>
          <w:sz w:val="28"/>
          <w:szCs w:val="28"/>
        </w:rPr>
        <w:t>POGODBA</w:t>
      </w:r>
    </w:p>
    <w:p w14:paraId="39539437" w14:textId="77777777" w:rsidR="000D305E" w:rsidRPr="008E036E" w:rsidRDefault="000D305E" w:rsidP="000D305E">
      <w:pPr>
        <w:pStyle w:val="Glava"/>
        <w:jc w:val="center"/>
        <w:rPr>
          <w:rFonts w:cs="Arial"/>
        </w:rPr>
      </w:pPr>
      <w:r w:rsidRPr="007D7B83">
        <w:rPr>
          <w:rFonts w:cs="Arial"/>
        </w:rPr>
        <w:t xml:space="preserve">za </w:t>
      </w:r>
      <w:r w:rsidR="00774F3F" w:rsidRPr="007D7B83">
        <w:rPr>
          <w:rFonts w:cs="Arial"/>
        </w:rPr>
        <w:t>izvedbo del</w:t>
      </w:r>
    </w:p>
    <w:p w14:paraId="5669C44A" w14:textId="77777777" w:rsidR="00FA3D85" w:rsidRPr="008E036E" w:rsidRDefault="00FA3D85" w:rsidP="000D305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774F3F" w:rsidRPr="008E036E" w14:paraId="34763709" w14:textId="77777777" w:rsidTr="00774F3F">
        <w:tc>
          <w:tcPr>
            <w:tcW w:w="9210" w:type="dxa"/>
            <w:shd w:val="clear" w:color="auto" w:fill="auto"/>
          </w:tcPr>
          <w:p w14:paraId="72B04CD6" w14:textId="77777777" w:rsidR="002E2198" w:rsidRDefault="002E2198" w:rsidP="002E2198">
            <w:pPr>
              <w:jc w:val="center"/>
              <w:rPr>
                <w:rFonts w:eastAsia="MS Gothic" w:cs="Arial"/>
                <w:b/>
              </w:rPr>
            </w:pPr>
          </w:p>
          <w:p w14:paraId="26872FF5" w14:textId="630CE403" w:rsidR="002E2198" w:rsidRDefault="002E2198" w:rsidP="002E2198">
            <w:pPr>
              <w:jc w:val="center"/>
              <w:rPr>
                <w:rFonts w:eastAsia="MS Gothic" w:cs="Arial"/>
                <w:b/>
              </w:rPr>
            </w:pPr>
            <w:r w:rsidRPr="002E2198">
              <w:rPr>
                <w:rFonts w:eastAsia="MS Gothic" w:cs="Arial"/>
                <w:b/>
              </w:rPr>
              <w:t>Sanacij</w:t>
            </w:r>
            <w:r>
              <w:rPr>
                <w:rFonts w:eastAsia="MS Gothic" w:cs="Arial"/>
                <w:b/>
              </w:rPr>
              <w:t>a</w:t>
            </w:r>
            <w:r w:rsidRPr="002E2198">
              <w:rPr>
                <w:rFonts w:eastAsia="MS Gothic" w:cs="Arial"/>
                <w:b/>
              </w:rPr>
              <w:t xml:space="preserve"> rezervoarja R3 v skladišču SND Ortnek</w:t>
            </w:r>
          </w:p>
          <w:p w14:paraId="2F8C4D17" w14:textId="5A1D064A" w:rsidR="00774F3F" w:rsidRPr="004C2851" w:rsidRDefault="00D10BEE" w:rsidP="002E2198">
            <w:pPr>
              <w:jc w:val="center"/>
              <w:rPr>
                <w:rFonts w:cs="Arial"/>
              </w:rPr>
            </w:pPr>
            <w:r>
              <w:rPr>
                <w:rFonts w:cs="Arial"/>
                <w:b/>
              </w:rPr>
              <w:t xml:space="preserve"> </w:t>
            </w:r>
          </w:p>
        </w:tc>
      </w:tr>
    </w:tbl>
    <w:p w14:paraId="362A1948" w14:textId="77777777" w:rsidR="000D305E" w:rsidRPr="008E036E" w:rsidRDefault="000D305E" w:rsidP="00317627">
      <w:pPr>
        <w:pStyle w:val="Glava"/>
        <w:rPr>
          <w:rFonts w:cs="Arial"/>
        </w:rPr>
      </w:pPr>
    </w:p>
    <w:p w14:paraId="08189DCD" w14:textId="77777777" w:rsidR="000D305E" w:rsidRPr="008E036E" w:rsidRDefault="000D305E" w:rsidP="00317627">
      <w:pPr>
        <w:pStyle w:val="Glava"/>
        <w:rPr>
          <w:rFonts w:cs="Arial"/>
        </w:rPr>
      </w:pPr>
    </w:p>
    <w:p w14:paraId="336A6F41" w14:textId="77777777" w:rsidR="00317627" w:rsidRPr="008E036E" w:rsidRDefault="00317627" w:rsidP="00317627">
      <w:pPr>
        <w:pStyle w:val="Glava"/>
        <w:rPr>
          <w:rFonts w:cs="Arial"/>
        </w:rPr>
      </w:pPr>
      <w:r w:rsidRPr="008E036E">
        <w:rPr>
          <w:rFonts w:cs="Arial"/>
        </w:rPr>
        <w:t>ki jo sklepajo</w:t>
      </w:r>
    </w:p>
    <w:p w14:paraId="153AE9C8" w14:textId="77777777" w:rsidR="00317627" w:rsidRPr="008E036E" w:rsidRDefault="00317627" w:rsidP="00317627">
      <w:pPr>
        <w:pStyle w:val="Glava"/>
        <w:rPr>
          <w:rFonts w:cs="Arial"/>
        </w:rPr>
      </w:pPr>
    </w:p>
    <w:p w14:paraId="102756FB" w14:textId="77777777" w:rsidR="00317627" w:rsidRPr="008E036E" w:rsidRDefault="006C4DDF" w:rsidP="00317627">
      <w:pPr>
        <w:rPr>
          <w:rFonts w:cs="Arial"/>
          <w:b/>
        </w:rPr>
      </w:pPr>
      <w:r>
        <w:rPr>
          <w:rFonts w:cs="Arial"/>
          <w:b/>
        </w:rPr>
        <w:t>NAROČNIK</w:t>
      </w:r>
      <w:r w:rsidR="00317627" w:rsidRPr="008E036E">
        <w:rPr>
          <w:rFonts w:cs="Arial"/>
          <w:b/>
        </w:rPr>
        <w:t>:</w:t>
      </w:r>
    </w:p>
    <w:p w14:paraId="50408CEF" w14:textId="77777777" w:rsidR="00317627" w:rsidRPr="008E036E" w:rsidRDefault="00317627" w:rsidP="00317627">
      <w:pPr>
        <w:rPr>
          <w:rFonts w:cs="Arial"/>
        </w:rPr>
      </w:pPr>
      <w:r w:rsidRPr="008E036E">
        <w:rPr>
          <w:rFonts w:cs="Arial"/>
          <w:b/>
        </w:rPr>
        <w:t>Zavod Republike Slovenije za blagovne rezerve,</w:t>
      </w:r>
      <w:r w:rsidRPr="008E036E">
        <w:rPr>
          <w:rFonts w:cs="Arial"/>
        </w:rPr>
        <w:t xml:space="preserve"> Dunajska cesta 106, 1000 Ljubljana,</w:t>
      </w:r>
    </w:p>
    <w:p w14:paraId="576B9E0A" w14:textId="26822608" w:rsidR="00317627" w:rsidRPr="00753F50" w:rsidRDefault="00317627" w:rsidP="00317627">
      <w:pPr>
        <w:rPr>
          <w:rFonts w:cs="Arial"/>
          <w:color w:val="000000" w:themeColor="text1"/>
        </w:rPr>
      </w:pPr>
      <w:r w:rsidRPr="008E036E">
        <w:rPr>
          <w:rFonts w:cs="Arial"/>
        </w:rPr>
        <w:t xml:space="preserve">ki ga zastopa </w:t>
      </w:r>
      <w:r w:rsidR="00286C1F" w:rsidRPr="002E2198">
        <w:rPr>
          <w:rFonts w:cs="Arial"/>
        </w:rPr>
        <w:t>v.</w:t>
      </w:r>
      <w:r w:rsidR="00262D4E" w:rsidRPr="002E2198">
        <w:rPr>
          <w:rFonts w:cs="Arial"/>
        </w:rPr>
        <w:t xml:space="preserve"> </w:t>
      </w:r>
      <w:r w:rsidR="00286C1F" w:rsidRPr="002E2198">
        <w:rPr>
          <w:rFonts w:cs="Arial"/>
        </w:rPr>
        <w:t xml:space="preserve">d. </w:t>
      </w:r>
      <w:r w:rsidR="00990592" w:rsidRPr="002E2198">
        <w:rPr>
          <w:rFonts w:cs="Arial"/>
        </w:rPr>
        <w:t>direktor</w:t>
      </w:r>
      <w:r w:rsidR="00286C1F" w:rsidRPr="002E2198">
        <w:rPr>
          <w:rFonts w:cs="Arial"/>
        </w:rPr>
        <w:t>ja</w:t>
      </w:r>
      <w:r w:rsidR="004D39D4" w:rsidRPr="002E2198">
        <w:rPr>
          <w:rFonts w:cs="Arial"/>
        </w:rPr>
        <w:t xml:space="preserve"> </w:t>
      </w:r>
      <w:r w:rsidR="00286C1F" w:rsidRPr="002E2198">
        <w:rPr>
          <w:rFonts w:cs="Arial"/>
        </w:rPr>
        <w:t>mag. Andrej KUŽNER</w:t>
      </w:r>
    </w:p>
    <w:p w14:paraId="569AD114" w14:textId="77777777" w:rsidR="00317627" w:rsidRDefault="00317627" w:rsidP="00317627">
      <w:pPr>
        <w:rPr>
          <w:rFonts w:cs="Arial"/>
        </w:rPr>
      </w:pPr>
      <w:r w:rsidRPr="008E036E">
        <w:rPr>
          <w:rFonts w:cs="Arial"/>
        </w:rPr>
        <w:t>ID za DDV: SI</w:t>
      </w:r>
      <w:r w:rsidR="004E0D3B">
        <w:rPr>
          <w:rFonts w:cs="Arial"/>
        </w:rPr>
        <w:t xml:space="preserve"> </w:t>
      </w:r>
      <w:r w:rsidRPr="008E036E">
        <w:rPr>
          <w:rFonts w:cs="Arial"/>
        </w:rPr>
        <w:t>34375848</w:t>
      </w:r>
    </w:p>
    <w:p w14:paraId="0C53D83E" w14:textId="63E4D99A" w:rsidR="00311636" w:rsidRPr="008E036E" w:rsidRDefault="00311636" w:rsidP="00317627">
      <w:pPr>
        <w:rPr>
          <w:rFonts w:cs="Arial"/>
        </w:rPr>
      </w:pPr>
      <w:r>
        <w:rPr>
          <w:rFonts w:cs="Arial"/>
        </w:rPr>
        <w:t>Matična številka: 5022959</w:t>
      </w:r>
    </w:p>
    <w:p w14:paraId="079B6C30" w14:textId="77777777" w:rsidR="00176072" w:rsidRPr="008E036E" w:rsidRDefault="00176072" w:rsidP="00176072">
      <w:pPr>
        <w:rPr>
          <w:rFonts w:cs="Arial"/>
        </w:rPr>
      </w:pPr>
      <w:r w:rsidRPr="008E036E">
        <w:rPr>
          <w:rFonts w:cs="Arial"/>
        </w:rPr>
        <w:t>(v nadaljevanju: naročnik)</w:t>
      </w:r>
    </w:p>
    <w:p w14:paraId="7092209C" w14:textId="77777777" w:rsidR="00317627" w:rsidRPr="008E036E" w:rsidRDefault="00317627" w:rsidP="00317627">
      <w:pPr>
        <w:rPr>
          <w:rFonts w:cs="Arial"/>
        </w:rPr>
      </w:pPr>
    </w:p>
    <w:p w14:paraId="30FA0333" w14:textId="77777777" w:rsidR="00B32849" w:rsidRPr="004E0D3B" w:rsidRDefault="00E572CC" w:rsidP="00B32849">
      <w:pPr>
        <w:rPr>
          <w:rFonts w:cs="Arial"/>
          <w:b/>
        </w:rPr>
      </w:pPr>
      <w:r w:rsidRPr="004E0D3B">
        <w:rPr>
          <w:rFonts w:cs="Arial"/>
        </w:rPr>
        <w:t>i</w:t>
      </w:r>
      <w:r w:rsidR="00317627" w:rsidRPr="004E0D3B">
        <w:rPr>
          <w:rFonts w:cs="Arial"/>
        </w:rPr>
        <w:t>n</w:t>
      </w:r>
      <w:r w:rsidR="00B32849" w:rsidRPr="004E0D3B">
        <w:rPr>
          <w:rFonts w:cs="Arial"/>
          <w:b/>
        </w:rPr>
        <w:t xml:space="preserve"> </w:t>
      </w:r>
    </w:p>
    <w:p w14:paraId="02597F31" w14:textId="77777777" w:rsidR="00176072" w:rsidRPr="008E036E" w:rsidRDefault="00176072" w:rsidP="00317627">
      <w:pPr>
        <w:rPr>
          <w:rFonts w:cs="Arial"/>
        </w:rPr>
      </w:pPr>
    </w:p>
    <w:p w14:paraId="3E712F1A" w14:textId="77777777" w:rsidR="00317627" w:rsidRPr="008E036E" w:rsidRDefault="00317627" w:rsidP="00317627">
      <w:pPr>
        <w:rPr>
          <w:rFonts w:cs="Arial"/>
        </w:rPr>
      </w:pPr>
      <w:r w:rsidRPr="008E036E">
        <w:rPr>
          <w:rFonts w:cs="Arial"/>
          <w:b/>
        </w:rPr>
        <w:t>IZVAJALEC:</w:t>
      </w:r>
    </w:p>
    <w:p w14:paraId="1728CA0C" w14:textId="77777777" w:rsidR="00317627" w:rsidRPr="008E036E" w:rsidRDefault="00317627" w:rsidP="00317627">
      <w:pPr>
        <w:rPr>
          <w:rFonts w:cs="Arial"/>
        </w:rPr>
      </w:pPr>
      <w:r w:rsidRPr="008E036E">
        <w:rPr>
          <w:rFonts w:cs="Arial"/>
        </w:rPr>
        <w:t>………………………………………………</w:t>
      </w:r>
    </w:p>
    <w:p w14:paraId="12DBF16C" w14:textId="77777777" w:rsidR="00317627" w:rsidRPr="008E036E" w:rsidRDefault="00317627" w:rsidP="00317627">
      <w:pPr>
        <w:rPr>
          <w:rFonts w:cs="Arial"/>
        </w:rPr>
      </w:pPr>
      <w:r w:rsidRPr="008E036E">
        <w:rPr>
          <w:rFonts w:cs="Arial"/>
        </w:rPr>
        <w:t>k</w:t>
      </w:r>
      <w:r w:rsidR="004E0D3B">
        <w:rPr>
          <w:rFonts w:cs="Arial"/>
        </w:rPr>
        <w:t>i ga zastopa direktor  ……………………</w:t>
      </w:r>
    </w:p>
    <w:p w14:paraId="1AC98584" w14:textId="77777777" w:rsidR="00317627" w:rsidRDefault="00317627" w:rsidP="00317627">
      <w:pPr>
        <w:rPr>
          <w:rFonts w:cs="Arial"/>
        </w:rPr>
      </w:pPr>
      <w:r w:rsidRPr="008E036E">
        <w:rPr>
          <w:rFonts w:cs="Arial"/>
        </w:rPr>
        <w:t xml:space="preserve">ID za DDV: SI </w:t>
      </w:r>
      <w:r w:rsidR="004E0D3B">
        <w:rPr>
          <w:rFonts w:cs="Arial"/>
        </w:rPr>
        <w:t xml:space="preserve"> </w:t>
      </w:r>
      <w:r w:rsidRPr="008E036E">
        <w:rPr>
          <w:rFonts w:cs="Arial"/>
        </w:rPr>
        <w:t>…………………………….</w:t>
      </w:r>
    </w:p>
    <w:p w14:paraId="4013E528" w14:textId="77777777" w:rsidR="00311636" w:rsidRPr="008E036E" w:rsidRDefault="00311636" w:rsidP="00317627">
      <w:pPr>
        <w:rPr>
          <w:rFonts w:cs="Arial"/>
        </w:rPr>
      </w:pPr>
      <w:r>
        <w:rPr>
          <w:rFonts w:cs="Arial"/>
        </w:rPr>
        <w:t>Matična številka:…………………………...</w:t>
      </w:r>
    </w:p>
    <w:p w14:paraId="564AFEF4" w14:textId="77777777" w:rsidR="00317627" w:rsidRPr="008E036E" w:rsidRDefault="00317627" w:rsidP="00317627">
      <w:pPr>
        <w:rPr>
          <w:rFonts w:cs="Arial"/>
        </w:rPr>
      </w:pPr>
      <w:r w:rsidRPr="008E036E">
        <w:rPr>
          <w:rFonts w:cs="Arial"/>
        </w:rPr>
        <w:t>(v nadaljevanju: izvajalec)</w:t>
      </w:r>
    </w:p>
    <w:p w14:paraId="1C2E5EE0" w14:textId="77777777" w:rsidR="00346BC8" w:rsidRPr="00D33ACD" w:rsidRDefault="00317627" w:rsidP="00317627">
      <w:pPr>
        <w:rPr>
          <w:rFonts w:cs="Arial"/>
        </w:rPr>
        <w:sectPr w:rsidR="00346BC8" w:rsidRPr="00D33ACD" w:rsidSect="00800DA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8E036E">
        <w:rPr>
          <w:rFonts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39FA7B69" w14:textId="77777777" w:rsidR="00F3514D" w:rsidRPr="008E036E" w:rsidRDefault="00F3514D">
          <w:pPr>
            <w:pStyle w:val="NaslovTOC"/>
          </w:pPr>
          <w:r w:rsidRPr="008E036E">
            <w:t>Vsebina</w:t>
          </w:r>
        </w:p>
        <w:bookmarkStart w:id="0" w:name="_GoBack"/>
        <w:p w14:paraId="367CD948" w14:textId="4E26E8CC" w:rsidR="0054256D" w:rsidRPr="0054256D" w:rsidRDefault="00F3514D">
          <w:pPr>
            <w:pStyle w:val="Kazalovsebine1"/>
            <w:tabs>
              <w:tab w:val="right" w:leader="dot" w:pos="9060"/>
            </w:tabs>
            <w:rPr>
              <w:rFonts w:asciiTheme="minorHAnsi" w:eastAsiaTheme="minorEastAsia" w:hAnsiTheme="minorHAnsi" w:cstheme="minorBidi"/>
              <w:noProof/>
            </w:rPr>
          </w:pPr>
          <w:r w:rsidRPr="0054256D">
            <w:fldChar w:fldCharType="begin"/>
          </w:r>
          <w:r w:rsidRPr="0054256D">
            <w:instrText xml:space="preserve"> TOC \o "1-3" \h \z \u </w:instrText>
          </w:r>
          <w:r w:rsidRPr="0054256D">
            <w:fldChar w:fldCharType="separate"/>
          </w:r>
          <w:hyperlink w:anchor="_Toc127281846" w:history="1">
            <w:r w:rsidR="0054256D" w:rsidRPr="0054256D">
              <w:rPr>
                <w:rStyle w:val="Hiperpovezava"/>
                <w:noProof/>
              </w:rPr>
              <w:t>UVODNA DOLOČILA</w:t>
            </w:r>
            <w:r w:rsidR="0054256D" w:rsidRPr="0054256D">
              <w:rPr>
                <w:noProof/>
                <w:webHidden/>
              </w:rPr>
              <w:tab/>
            </w:r>
            <w:r w:rsidR="0054256D" w:rsidRPr="0054256D">
              <w:rPr>
                <w:noProof/>
                <w:webHidden/>
              </w:rPr>
              <w:fldChar w:fldCharType="begin"/>
            </w:r>
            <w:r w:rsidR="0054256D" w:rsidRPr="0054256D">
              <w:rPr>
                <w:noProof/>
                <w:webHidden/>
              </w:rPr>
              <w:instrText xml:space="preserve"> PAGEREF _Toc127281846 \h </w:instrText>
            </w:r>
            <w:r w:rsidR="0054256D" w:rsidRPr="0054256D">
              <w:rPr>
                <w:noProof/>
                <w:webHidden/>
              </w:rPr>
            </w:r>
            <w:r w:rsidR="0054256D" w:rsidRPr="0054256D">
              <w:rPr>
                <w:noProof/>
                <w:webHidden/>
              </w:rPr>
              <w:fldChar w:fldCharType="separate"/>
            </w:r>
            <w:r w:rsidR="0054256D" w:rsidRPr="0054256D">
              <w:rPr>
                <w:noProof/>
                <w:webHidden/>
              </w:rPr>
              <w:t>3</w:t>
            </w:r>
            <w:r w:rsidR="0054256D" w:rsidRPr="0054256D">
              <w:rPr>
                <w:noProof/>
                <w:webHidden/>
              </w:rPr>
              <w:fldChar w:fldCharType="end"/>
            </w:r>
          </w:hyperlink>
        </w:p>
        <w:p w14:paraId="6EA8618A" w14:textId="5AB5B10B" w:rsidR="0054256D" w:rsidRPr="0054256D" w:rsidRDefault="0054256D">
          <w:pPr>
            <w:pStyle w:val="Kazalovsebine1"/>
            <w:tabs>
              <w:tab w:val="right" w:leader="dot" w:pos="9060"/>
            </w:tabs>
            <w:rPr>
              <w:rFonts w:asciiTheme="minorHAnsi" w:eastAsiaTheme="minorEastAsia" w:hAnsiTheme="minorHAnsi" w:cstheme="minorBidi"/>
              <w:noProof/>
            </w:rPr>
          </w:pPr>
          <w:hyperlink w:anchor="_Toc127281847" w:history="1">
            <w:r w:rsidRPr="0054256D">
              <w:rPr>
                <w:rStyle w:val="Hiperpovezava"/>
                <w:bCs/>
                <w:noProof/>
                <w:kern w:val="32"/>
              </w:rPr>
              <w:t>SPLOŠNE DOLOČBE</w:t>
            </w:r>
            <w:r w:rsidRPr="0054256D">
              <w:rPr>
                <w:noProof/>
                <w:webHidden/>
              </w:rPr>
              <w:tab/>
            </w:r>
            <w:r w:rsidRPr="0054256D">
              <w:rPr>
                <w:noProof/>
                <w:webHidden/>
              </w:rPr>
              <w:fldChar w:fldCharType="begin"/>
            </w:r>
            <w:r w:rsidRPr="0054256D">
              <w:rPr>
                <w:noProof/>
                <w:webHidden/>
              </w:rPr>
              <w:instrText xml:space="preserve"> PAGEREF _Toc127281847 \h </w:instrText>
            </w:r>
            <w:r w:rsidRPr="0054256D">
              <w:rPr>
                <w:noProof/>
                <w:webHidden/>
              </w:rPr>
            </w:r>
            <w:r w:rsidRPr="0054256D">
              <w:rPr>
                <w:noProof/>
                <w:webHidden/>
              </w:rPr>
              <w:fldChar w:fldCharType="separate"/>
            </w:r>
            <w:r w:rsidRPr="0054256D">
              <w:rPr>
                <w:noProof/>
                <w:webHidden/>
              </w:rPr>
              <w:t>3</w:t>
            </w:r>
            <w:r w:rsidRPr="0054256D">
              <w:rPr>
                <w:noProof/>
                <w:webHidden/>
              </w:rPr>
              <w:fldChar w:fldCharType="end"/>
            </w:r>
          </w:hyperlink>
        </w:p>
        <w:p w14:paraId="4CB2E8CA" w14:textId="6FC5575E" w:rsidR="0054256D" w:rsidRPr="0054256D" w:rsidRDefault="0054256D">
          <w:pPr>
            <w:pStyle w:val="Kazalovsebine1"/>
            <w:tabs>
              <w:tab w:val="right" w:leader="dot" w:pos="9060"/>
            </w:tabs>
            <w:rPr>
              <w:rFonts w:asciiTheme="minorHAnsi" w:eastAsiaTheme="minorEastAsia" w:hAnsiTheme="minorHAnsi" w:cstheme="minorBidi"/>
              <w:noProof/>
            </w:rPr>
          </w:pPr>
          <w:hyperlink w:anchor="_Toc127281848" w:history="1">
            <w:r w:rsidRPr="0054256D">
              <w:rPr>
                <w:rStyle w:val="Hiperpovezava"/>
                <w:bCs/>
                <w:noProof/>
                <w:kern w:val="32"/>
              </w:rPr>
              <w:t>PREDMET POGODBE</w:t>
            </w:r>
            <w:r w:rsidRPr="0054256D">
              <w:rPr>
                <w:noProof/>
                <w:webHidden/>
              </w:rPr>
              <w:tab/>
            </w:r>
            <w:r w:rsidRPr="0054256D">
              <w:rPr>
                <w:noProof/>
                <w:webHidden/>
              </w:rPr>
              <w:fldChar w:fldCharType="begin"/>
            </w:r>
            <w:r w:rsidRPr="0054256D">
              <w:rPr>
                <w:noProof/>
                <w:webHidden/>
              </w:rPr>
              <w:instrText xml:space="preserve"> PAGEREF _Toc127281848 \h </w:instrText>
            </w:r>
            <w:r w:rsidRPr="0054256D">
              <w:rPr>
                <w:noProof/>
                <w:webHidden/>
              </w:rPr>
            </w:r>
            <w:r w:rsidRPr="0054256D">
              <w:rPr>
                <w:noProof/>
                <w:webHidden/>
              </w:rPr>
              <w:fldChar w:fldCharType="separate"/>
            </w:r>
            <w:r w:rsidRPr="0054256D">
              <w:rPr>
                <w:noProof/>
                <w:webHidden/>
              </w:rPr>
              <w:t>3</w:t>
            </w:r>
            <w:r w:rsidRPr="0054256D">
              <w:rPr>
                <w:noProof/>
                <w:webHidden/>
              </w:rPr>
              <w:fldChar w:fldCharType="end"/>
            </w:r>
          </w:hyperlink>
        </w:p>
        <w:p w14:paraId="06995864" w14:textId="07E83B35" w:rsidR="0054256D" w:rsidRPr="0054256D" w:rsidRDefault="0054256D">
          <w:pPr>
            <w:pStyle w:val="Kazalovsebine1"/>
            <w:tabs>
              <w:tab w:val="right" w:leader="dot" w:pos="9060"/>
            </w:tabs>
            <w:rPr>
              <w:rFonts w:asciiTheme="minorHAnsi" w:eastAsiaTheme="minorEastAsia" w:hAnsiTheme="minorHAnsi" w:cstheme="minorBidi"/>
              <w:noProof/>
            </w:rPr>
          </w:pPr>
          <w:hyperlink w:anchor="_Toc127281849" w:history="1">
            <w:r w:rsidRPr="0054256D">
              <w:rPr>
                <w:rStyle w:val="Hiperpovezava"/>
                <w:noProof/>
              </w:rPr>
              <w:t>IZVAJANJE DEL S PODIZVAJALCI</w:t>
            </w:r>
            <w:r w:rsidRPr="0054256D">
              <w:rPr>
                <w:noProof/>
                <w:webHidden/>
              </w:rPr>
              <w:tab/>
            </w:r>
            <w:r w:rsidRPr="0054256D">
              <w:rPr>
                <w:noProof/>
                <w:webHidden/>
              </w:rPr>
              <w:fldChar w:fldCharType="begin"/>
            </w:r>
            <w:r w:rsidRPr="0054256D">
              <w:rPr>
                <w:noProof/>
                <w:webHidden/>
              </w:rPr>
              <w:instrText xml:space="preserve"> PAGEREF _Toc127281849 \h </w:instrText>
            </w:r>
            <w:r w:rsidRPr="0054256D">
              <w:rPr>
                <w:noProof/>
                <w:webHidden/>
              </w:rPr>
            </w:r>
            <w:r w:rsidRPr="0054256D">
              <w:rPr>
                <w:noProof/>
                <w:webHidden/>
              </w:rPr>
              <w:fldChar w:fldCharType="separate"/>
            </w:r>
            <w:r w:rsidRPr="0054256D">
              <w:rPr>
                <w:noProof/>
                <w:webHidden/>
              </w:rPr>
              <w:t>3</w:t>
            </w:r>
            <w:r w:rsidRPr="0054256D">
              <w:rPr>
                <w:noProof/>
                <w:webHidden/>
              </w:rPr>
              <w:fldChar w:fldCharType="end"/>
            </w:r>
          </w:hyperlink>
        </w:p>
        <w:p w14:paraId="43E0A0FC" w14:textId="7A49AC26" w:rsidR="0054256D" w:rsidRPr="0054256D" w:rsidRDefault="0054256D">
          <w:pPr>
            <w:pStyle w:val="Kazalovsebine1"/>
            <w:tabs>
              <w:tab w:val="right" w:leader="dot" w:pos="9060"/>
            </w:tabs>
            <w:rPr>
              <w:rFonts w:asciiTheme="minorHAnsi" w:eastAsiaTheme="minorEastAsia" w:hAnsiTheme="minorHAnsi" w:cstheme="minorBidi"/>
              <w:noProof/>
            </w:rPr>
          </w:pPr>
          <w:hyperlink w:anchor="_Toc127281850" w:history="1">
            <w:r w:rsidRPr="0054256D">
              <w:rPr>
                <w:rStyle w:val="Hiperpovezava"/>
                <w:bCs/>
                <w:noProof/>
                <w:kern w:val="32"/>
              </w:rPr>
              <w:t>NOTIFIKACIJSKA DOLŽNOST IZVAJALCA</w:t>
            </w:r>
            <w:r w:rsidRPr="0054256D">
              <w:rPr>
                <w:noProof/>
                <w:webHidden/>
              </w:rPr>
              <w:tab/>
            </w:r>
            <w:r w:rsidRPr="0054256D">
              <w:rPr>
                <w:noProof/>
                <w:webHidden/>
              </w:rPr>
              <w:fldChar w:fldCharType="begin"/>
            </w:r>
            <w:r w:rsidRPr="0054256D">
              <w:rPr>
                <w:noProof/>
                <w:webHidden/>
              </w:rPr>
              <w:instrText xml:space="preserve"> PAGEREF _Toc127281850 \h </w:instrText>
            </w:r>
            <w:r w:rsidRPr="0054256D">
              <w:rPr>
                <w:noProof/>
                <w:webHidden/>
              </w:rPr>
            </w:r>
            <w:r w:rsidRPr="0054256D">
              <w:rPr>
                <w:noProof/>
                <w:webHidden/>
              </w:rPr>
              <w:fldChar w:fldCharType="separate"/>
            </w:r>
            <w:r w:rsidRPr="0054256D">
              <w:rPr>
                <w:noProof/>
                <w:webHidden/>
              </w:rPr>
              <w:t>4</w:t>
            </w:r>
            <w:r w:rsidRPr="0054256D">
              <w:rPr>
                <w:noProof/>
                <w:webHidden/>
              </w:rPr>
              <w:fldChar w:fldCharType="end"/>
            </w:r>
          </w:hyperlink>
        </w:p>
        <w:p w14:paraId="1B8CC747" w14:textId="1AF4F439" w:rsidR="0054256D" w:rsidRPr="0054256D" w:rsidRDefault="0054256D">
          <w:pPr>
            <w:pStyle w:val="Kazalovsebine1"/>
            <w:tabs>
              <w:tab w:val="right" w:leader="dot" w:pos="9060"/>
            </w:tabs>
            <w:rPr>
              <w:rFonts w:asciiTheme="minorHAnsi" w:eastAsiaTheme="minorEastAsia" w:hAnsiTheme="minorHAnsi" w:cstheme="minorBidi"/>
              <w:noProof/>
            </w:rPr>
          </w:pPr>
          <w:hyperlink w:anchor="_Toc127281851" w:history="1">
            <w:r w:rsidRPr="0054256D">
              <w:rPr>
                <w:rStyle w:val="Hiperpovezava"/>
                <w:noProof/>
              </w:rPr>
              <w:t>POGODBENA VREDNOST OZ. CENA</w:t>
            </w:r>
            <w:r w:rsidRPr="0054256D">
              <w:rPr>
                <w:noProof/>
                <w:webHidden/>
              </w:rPr>
              <w:tab/>
            </w:r>
            <w:r w:rsidRPr="0054256D">
              <w:rPr>
                <w:noProof/>
                <w:webHidden/>
              </w:rPr>
              <w:fldChar w:fldCharType="begin"/>
            </w:r>
            <w:r w:rsidRPr="0054256D">
              <w:rPr>
                <w:noProof/>
                <w:webHidden/>
              </w:rPr>
              <w:instrText xml:space="preserve"> PAGEREF _Toc127281851 \h </w:instrText>
            </w:r>
            <w:r w:rsidRPr="0054256D">
              <w:rPr>
                <w:noProof/>
                <w:webHidden/>
              </w:rPr>
            </w:r>
            <w:r w:rsidRPr="0054256D">
              <w:rPr>
                <w:noProof/>
                <w:webHidden/>
              </w:rPr>
              <w:fldChar w:fldCharType="separate"/>
            </w:r>
            <w:r w:rsidRPr="0054256D">
              <w:rPr>
                <w:noProof/>
                <w:webHidden/>
              </w:rPr>
              <w:t>4</w:t>
            </w:r>
            <w:r w:rsidRPr="0054256D">
              <w:rPr>
                <w:noProof/>
                <w:webHidden/>
              </w:rPr>
              <w:fldChar w:fldCharType="end"/>
            </w:r>
          </w:hyperlink>
        </w:p>
        <w:p w14:paraId="02C5BF92" w14:textId="36A866EB" w:rsidR="0054256D" w:rsidRPr="0054256D" w:rsidRDefault="0054256D">
          <w:pPr>
            <w:pStyle w:val="Kazalovsebine1"/>
            <w:tabs>
              <w:tab w:val="right" w:leader="dot" w:pos="9060"/>
            </w:tabs>
            <w:rPr>
              <w:rFonts w:asciiTheme="minorHAnsi" w:eastAsiaTheme="minorEastAsia" w:hAnsiTheme="minorHAnsi" w:cstheme="minorBidi"/>
              <w:noProof/>
            </w:rPr>
          </w:pPr>
          <w:hyperlink w:anchor="_Toc127281852" w:history="1">
            <w:r w:rsidRPr="0054256D">
              <w:rPr>
                <w:rStyle w:val="Hiperpovezava"/>
                <w:bCs/>
                <w:noProof/>
                <w:kern w:val="32"/>
              </w:rPr>
              <w:t>OBRAČUN DEL IN PLAČILA</w:t>
            </w:r>
            <w:r w:rsidRPr="0054256D">
              <w:rPr>
                <w:noProof/>
                <w:webHidden/>
              </w:rPr>
              <w:tab/>
            </w:r>
            <w:r w:rsidRPr="0054256D">
              <w:rPr>
                <w:noProof/>
                <w:webHidden/>
              </w:rPr>
              <w:fldChar w:fldCharType="begin"/>
            </w:r>
            <w:r w:rsidRPr="0054256D">
              <w:rPr>
                <w:noProof/>
                <w:webHidden/>
              </w:rPr>
              <w:instrText xml:space="preserve"> PAGEREF _Toc127281852 \h </w:instrText>
            </w:r>
            <w:r w:rsidRPr="0054256D">
              <w:rPr>
                <w:noProof/>
                <w:webHidden/>
              </w:rPr>
            </w:r>
            <w:r w:rsidRPr="0054256D">
              <w:rPr>
                <w:noProof/>
                <w:webHidden/>
              </w:rPr>
              <w:fldChar w:fldCharType="separate"/>
            </w:r>
            <w:r w:rsidRPr="0054256D">
              <w:rPr>
                <w:noProof/>
                <w:webHidden/>
              </w:rPr>
              <w:t>6</w:t>
            </w:r>
            <w:r w:rsidRPr="0054256D">
              <w:rPr>
                <w:noProof/>
                <w:webHidden/>
              </w:rPr>
              <w:fldChar w:fldCharType="end"/>
            </w:r>
          </w:hyperlink>
        </w:p>
        <w:p w14:paraId="7752F02B" w14:textId="04CC9401" w:rsidR="0054256D" w:rsidRPr="0054256D" w:rsidRDefault="0054256D">
          <w:pPr>
            <w:pStyle w:val="Kazalovsebine1"/>
            <w:tabs>
              <w:tab w:val="right" w:leader="dot" w:pos="9060"/>
            </w:tabs>
            <w:rPr>
              <w:rFonts w:asciiTheme="minorHAnsi" w:eastAsiaTheme="minorEastAsia" w:hAnsiTheme="minorHAnsi" w:cstheme="minorBidi"/>
              <w:noProof/>
            </w:rPr>
          </w:pPr>
          <w:hyperlink w:anchor="_Toc127281853" w:history="1">
            <w:r w:rsidRPr="0054256D">
              <w:rPr>
                <w:rStyle w:val="Hiperpovezava"/>
                <w:bCs/>
                <w:noProof/>
                <w:kern w:val="32"/>
              </w:rPr>
              <w:t>UVEDBA IZVAJALCA V DELO, ROKI IZVAJANJA DEL, POGODBENA KAZEN</w:t>
            </w:r>
            <w:r w:rsidRPr="0054256D">
              <w:rPr>
                <w:noProof/>
                <w:webHidden/>
              </w:rPr>
              <w:tab/>
            </w:r>
            <w:r w:rsidRPr="0054256D">
              <w:rPr>
                <w:noProof/>
                <w:webHidden/>
              </w:rPr>
              <w:fldChar w:fldCharType="begin"/>
            </w:r>
            <w:r w:rsidRPr="0054256D">
              <w:rPr>
                <w:noProof/>
                <w:webHidden/>
              </w:rPr>
              <w:instrText xml:space="preserve"> PAGEREF _Toc127281853 \h </w:instrText>
            </w:r>
            <w:r w:rsidRPr="0054256D">
              <w:rPr>
                <w:noProof/>
                <w:webHidden/>
              </w:rPr>
            </w:r>
            <w:r w:rsidRPr="0054256D">
              <w:rPr>
                <w:noProof/>
                <w:webHidden/>
              </w:rPr>
              <w:fldChar w:fldCharType="separate"/>
            </w:r>
            <w:r w:rsidRPr="0054256D">
              <w:rPr>
                <w:noProof/>
                <w:webHidden/>
              </w:rPr>
              <w:t>8</w:t>
            </w:r>
            <w:r w:rsidRPr="0054256D">
              <w:rPr>
                <w:noProof/>
                <w:webHidden/>
              </w:rPr>
              <w:fldChar w:fldCharType="end"/>
            </w:r>
          </w:hyperlink>
        </w:p>
        <w:p w14:paraId="43D4A14D" w14:textId="1B30E920" w:rsidR="0054256D" w:rsidRPr="0054256D" w:rsidRDefault="0054256D">
          <w:pPr>
            <w:pStyle w:val="Kazalovsebine1"/>
            <w:tabs>
              <w:tab w:val="right" w:leader="dot" w:pos="9060"/>
            </w:tabs>
            <w:rPr>
              <w:rFonts w:asciiTheme="minorHAnsi" w:eastAsiaTheme="minorEastAsia" w:hAnsiTheme="minorHAnsi" w:cstheme="minorBidi"/>
              <w:noProof/>
            </w:rPr>
          </w:pPr>
          <w:hyperlink w:anchor="_Toc127281854" w:history="1">
            <w:r w:rsidRPr="0054256D">
              <w:rPr>
                <w:rStyle w:val="Hiperpovezava"/>
                <w:bCs/>
                <w:noProof/>
                <w:kern w:val="32"/>
              </w:rPr>
              <w:t>FINANČNO ZAVAROVANJE ZA DOBRO IZVEDBO POGODBENIH OBVEZNOSTI</w:t>
            </w:r>
            <w:r w:rsidRPr="0054256D">
              <w:rPr>
                <w:noProof/>
                <w:webHidden/>
              </w:rPr>
              <w:tab/>
            </w:r>
            <w:r w:rsidRPr="0054256D">
              <w:rPr>
                <w:noProof/>
                <w:webHidden/>
              </w:rPr>
              <w:fldChar w:fldCharType="begin"/>
            </w:r>
            <w:r w:rsidRPr="0054256D">
              <w:rPr>
                <w:noProof/>
                <w:webHidden/>
              </w:rPr>
              <w:instrText xml:space="preserve"> PAGEREF _Toc127281854 \h </w:instrText>
            </w:r>
            <w:r w:rsidRPr="0054256D">
              <w:rPr>
                <w:noProof/>
                <w:webHidden/>
              </w:rPr>
            </w:r>
            <w:r w:rsidRPr="0054256D">
              <w:rPr>
                <w:noProof/>
                <w:webHidden/>
              </w:rPr>
              <w:fldChar w:fldCharType="separate"/>
            </w:r>
            <w:r w:rsidRPr="0054256D">
              <w:rPr>
                <w:noProof/>
                <w:webHidden/>
              </w:rPr>
              <w:t>10</w:t>
            </w:r>
            <w:r w:rsidRPr="0054256D">
              <w:rPr>
                <w:noProof/>
                <w:webHidden/>
              </w:rPr>
              <w:fldChar w:fldCharType="end"/>
            </w:r>
          </w:hyperlink>
        </w:p>
        <w:p w14:paraId="4F3CE54F" w14:textId="52AEF5E0" w:rsidR="0054256D" w:rsidRPr="0054256D" w:rsidRDefault="0054256D">
          <w:pPr>
            <w:pStyle w:val="Kazalovsebine1"/>
            <w:tabs>
              <w:tab w:val="right" w:leader="dot" w:pos="9060"/>
            </w:tabs>
            <w:rPr>
              <w:rFonts w:asciiTheme="minorHAnsi" w:eastAsiaTheme="minorEastAsia" w:hAnsiTheme="minorHAnsi" w:cstheme="minorBidi"/>
              <w:noProof/>
            </w:rPr>
          </w:pPr>
          <w:hyperlink w:anchor="_Toc127281855" w:history="1">
            <w:r w:rsidRPr="0054256D">
              <w:rPr>
                <w:rStyle w:val="Hiperpovezava"/>
                <w:bCs/>
                <w:noProof/>
                <w:kern w:val="32"/>
              </w:rPr>
              <w:t>ZAVAROVANJE</w:t>
            </w:r>
            <w:r w:rsidRPr="0054256D">
              <w:rPr>
                <w:noProof/>
                <w:webHidden/>
              </w:rPr>
              <w:tab/>
            </w:r>
            <w:r w:rsidRPr="0054256D">
              <w:rPr>
                <w:noProof/>
                <w:webHidden/>
              </w:rPr>
              <w:fldChar w:fldCharType="begin"/>
            </w:r>
            <w:r w:rsidRPr="0054256D">
              <w:rPr>
                <w:noProof/>
                <w:webHidden/>
              </w:rPr>
              <w:instrText xml:space="preserve"> PAGEREF _Toc127281855 \h </w:instrText>
            </w:r>
            <w:r w:rsidRPr="0054256D">
              <w:rPr>
                <w:noProof/>
                <w:webHidden/>
              </w:rPr>
            </w:r>
            <w:r w:rsidRPr="0054256D">
              <w:rPr>
                <w:noProof/>
                <w:webHidden/>
              </w:rPr>
              <w:fldChar w:fldCharType="separate"/>
            </w:r>
            <w:r w:rsidRPr="0054256D">
              <w:rPr>
                <w:noProof/>
                <w:webHidden/>
              </w:rPr>
              <w:t>11</w:t>
            </w:r>
            <w:r w:rsidRPr="0054256D">
              <w:rPr>
                <w:noProof/>
                <w:webHidden/>
              </w:rPr>
              <w:fldChar w:fldCharType="end"/>
            </w:r>
          </w:hyperlink>
        </w:p>
        <w:p w14:paraId="6E35D579" w14:textId="5D853E02" w:rsidR="0054256D" w:rsidRPr="0054256D" w:rsidRDefault="0054256D">
          <w:pPr>
            <w:pStyle w:val="Kazalovsebine1"/>
            <w:tabs>
              <w:tab w:val="right" w:leader="dot" w:pos="9060"/>
            </w:tabs>
            <w:rPr>
              <w:rFonts w:asciiTheme="minorHAnsi" w:eastAsiaTheme="minorEastAsia" w:hAnsiTheme="minorHAnsi" w:cstheme="minorBidi"/>
              <w:noProof/>
            </w:rPr>
          </w:pPr>
          <w:hyperlink w:anchor="_Toc127281856" w:history="1">
            <w:r w:rsidRPr="0054256D">
              <w:rPr>
                <w:rStyle w:val="Hiperpovezava"/>
                <w:bCs/>
                <w:noProof/>
                <w:kern w:val="32"/>
              </w:rPr>
              <w:t>VARSTVO PRI DELU, VARSTVO OKOLJA IN VARSTVO PRED POŽAROM TER EKSPLOZIJO</w:t>
            </w:r>
            <w:r w:rsidRPr="0054256D">
              <w:rPr>
                <w:noProof/>
                <w:webHidden/>
              </w:rPr>
              <w:tab/>
            </w:r>
            <w:r w:rsidRPr="0054256D">
              <w:rPr>
                <w:noProof/>
                <w:webHidden/>
              </w:rPr>
              <w:fldChar w:fldCharType="begin"/>
            </w:r>
            <w:r w:rsidRPr="0054256D">
              <w:rPr>
                <w:noProof/>
                <w:webHidden/>
              </w:rPr>
              <w:instrText xml:space="preserve"> PAGEREF _Toc127281856 \h </w:instrText>
            </w:r>
            <w:r w:rsidRPr="0054256D">
              <w:rPr>
                <w:noProof/>
                <w:webHidden/>
              </w:rPr>
            </w:r>
            <w:r w:rsidRPr="0054256D">
              <w:rPr>
                <w:noProof/>
                <w:webHidden/>
              </w:rPr>
              <w:fldChar w:fldCharType="separate"/>
            </w:r>
            <w:r w:rsidRPr="0054256D">
              <w:rPr>
                <w:noProof/>
                <w:webHidden/>
              </w:rPr>
              <w:t>13</w:t>
            </w:r>
            <w:r w:rsidRPr="0054256D">
              <w:rPr>
                <w:noProof/>
                <w:webHidden/>
              </w:rPr>
              <w:fldChar w:fldCharType="end"/>
            </w:r>
          </w:hyperlink>
        </w:p>
        <w:p w14:paraId="224B71A1" w14:textId="52F3B6FA" w:rsidR="0054256D" w:rsidRPr="0054256D" w:rsidRDefault="0054256D">
          <w:pPr>
            <w:pStyle w:val="Kazalovsebine1"/>
            <w:tabs>
              <w:tab w:val="right" w:leader="dot" w:pos="9060"/>
            </w:tabs>
            <w:rPr>
              <w:rFonts w:asciiTheme="minorHAnsi" w:eastAsiaTheme="minorEastAsia" w:hAnsiTheme="minorHAnsi" w:cstheme="minorBidi"/>
              <w:noProof/>
            </w:rPr>
          </w:pPr>
          <w:hyperlink w:anchor="_Toc127281857" w:history="1">
            <w:r w:rsidRPr="0054256D">
              <w:rPr>
                <w:rStyle w:val="Hiperpovezava"/>
                <w:bCs/>
                <w:noProof/>
                <w:kern w:val="32"/>
              </w:rPr>
              <w:t>OBVEZNOSTI NAROČNIKA</w:t>
            </w:r>
            <w:r w:rsidRPr="0054256D">
              <w:rPr>
                <w:noProof/>
                <w:webHidden/>
              </w:rPr>
              <w:tab/>
            </w:r>
            <w:r w:rsidRPr="0054256D">
              <w:rPr>
                <w:noProof/>
                <w:webHidden/>
              </w:rPr>
              <w:fldChar w:fldCharType="begin"/>
            </w:r>
            <w:r w:rsidRPr="0054256D">
              <w:rPr>
                <w:noProof/>
                <w:webHidden/>
              </w:rPr>
              <w:instrText xml:space="preserve"> PAGEREF _Toc127281857 \h </w:instrText>
            </w:r>
            <w:r w:rsidRPr="0054256D">
              <w:rPr>
                <w:noProof/>
                <w:webHidden/>
              </w:rPr>
            </w:r>
            <w:r w:rsidRPr="0054256D">
              <w:rPr>
                <w:noProof/>
                <w:webHidden/>
              </w:rPr>
              <w:fldChar w:fldCharType="separate"/>
            </w:r>
            <w:r w:rsidRPr="0054256D">
              <w:rPr>
                <w:noProof/>
                <w:webHidden/>
              </w:rPr>
              <w:t>14</w:t>
            </w:r>
            <w:r w:rsidRPr="0054256D">
              <w:rPr>
                <w:noProof/>
                <w:webHidden/>
              </w:rPr>
              <w:fldChar w:fldCharType="end"/>
            </w:r>
          </w:hyperlink>
        </w:p>
        <w:p w14:paraId="4352EBE7" w14:textId="5BE6EB36" w:rsidR="0054256D" w:rsidRPr="0054256D" w:rsidRDefault="0054256D">
          <w:pPr>
            <w:pStyle w:val="Kazalovsebine1"/>
            <w:tabs>
              <w:tab w:val="right" w:leader="dot" w:pos="9060"/>
            </w:tabs>
            <w:rPr>
              <w:rFonts w:asciiTheme="minorHAnsi" w:eastAsiaTheme="minorEastAsia" w:hAnsiTheme="minorHAnsi" w:cstheme="minorBidi"/>
              <w:noProof/>
            </w:rPr>
          </w:pPr>
          <w:hyperlink w:anchor="_Toc127281858" w:history="1">
            <w:r w:rsidRPr="0054256D">
              <w:rPr>
                <w:rStyle w:val="Hiperpovezava"/>
                <w:bCs/>
                <w:noProof/>
                <w:kern w:val="32"/>
              </w:rPr>
              <w:t>OBVEZNOSTI IZVAJALCA</w:t>
            </w:r>
            <w:r w:rsidRPr="0054256D">
              <w:rPr>
                <w:noProof/>
                <w:webHidden/>
              </w:rPr>
              <w:tab/>
            </w:r>
            <w:r w:rsidRPr="0054256D">
              <w:rPr>
                <w:noProof/>
                <w:webHidden/>
              </w:rPr>
              <w:fldChar w:fldCharType="begin"/>
            </w:r>
            <w:r w:rsidRPr="0054256D">
              <w:rPr>
                <w:noProof/>
                <w:webHidden/>
              </w:rPr>
              <w:instrText xml:space="preserve"> PAGEREF _Toc127281858 \h </w:instrText>
            </w:r>
            <w:r w:rsidRPr="0054256D">
              <w:rPr>
                <w:noProof/>
                <w:webHidden/>
              </w:rPr>
            </w:r>
            <w:r w:rsidRPr="0054256D">
              <w:rPr>
                <w:noProof/>
                <w:webHidden/>
              </w:rPr>
              <w:fldChar w:fldCharType="separate"/>
            </w:r>
            <w:r w:rsidRPr="0054256D">
              <w:rPr>
                <w:noProof/>
                <w:webHidden/>
              </w:rPr>
              <w:t>14</w:t>
            </w:r>
            <w:r w:rsidRPr="0054256D">
              <w:rPr>
                <w:noProof/>
                <w:webHidden/>
              </w:rPr>
              <w:fldChar w:fldCharType="end"/>
            </w:r>
          </w:hyperlink>
        </w:p>
        <w:p w14:paraId="5F30E285" w14:textId="5F9EF54B" w:rsidR="0054256D" w:rsidRPr="0054256D" w:rsidRDefault="0054256D">
          <w:pPr>
            <w:pStyle w:val="Kazalovsebine1"/>
            <w:tabs>
              <w:tab w:val="right" w:leader="dot" w:pos="9060"/>
            </w:tabs>
            <w:rPr>
              <w:rFonts w:asciiTheme="minorHAnsi" w:eastAsiaTheme="minorEastAsia" w:hAnsiTheme="minorHAnsi" w:cstheme="minorBidi"/>
              <w:noProof/>
            </w:rPr>
          </w:pPr>
          <w:hyperlink w:anchor="_Toc127281859" w:history="1">
            <w:r w:rsidRPr="0054256D">
              <w:rPr>
                <w:rStyle w:val="Hiperpovezava"/>
                <w:bCs/>
                <w:noProof/>
                <w:kern w:val="32"/>
              </w:rPr>
              <w:t>KRŠITVE POGODBENIH DOLOČIL</w:t>
            </w:r>
            <w:r w:rsidRPr="0054256D">
              <w:rPr>
                <w:noProof/>
                <w:webHidden/>
              </w:rPr>
              <w:tab/>
            </w:r>
            <w:r w:rsidRPr="0054256D">
              <w:rPr>
                <w:noProof/>
                <w:webHidden/>
              </w:rPr>
              <w:fldChar w:fldCharType="begin"/>
            </w:r>
            <w:r w:rsidRPr="0054256D">
              <w:rPr>
                <w:noProof/>
                <w:webHidden/>
              </w:rPr>
              <w:instrText xml:space="preserve"> PAGEREF _Toc127281859 \h </w:instrText>
            </w:r>
            <w:r w:rsidRPr="0054256D">
              <w:rPr>
                <w:noProof/>
                <w:webHidden/>
              </w:rPr>
            </w:r>
            <w:r w:rsidRPr="0054256D">
              <w:rPr>
                <w:noProof/>
                <w:webHidden/>
              </w:rPr>
              <w:fldChar w:fldCharType="separate"/>
            </w:r>
            <w:r w:rsidRPr="0054256D">
              <w:rPr>
                <w:noProof/>
                <w:webHidden/>
              </w:rPr>
              <w:t>15</w:t>
            </w:r>
            <w:r w:rsidRPr="0054256D">
              <w:rPr>
                <w:noProof/>
                <w:webHidden/>
              </w:rPr>
              <w:fldChar w:fldCharType="end"/>
            </w:r>
          </w:hyperlink>
        </w:p>
        <w:p w14:paraId="716EEDD7" w14:textId="440224D1" w:rsidR="0054256D" w:rsidRPr="0054256D" w:rsidRDefault="0054256D">
          <w:pPr>
            <w:pStyle w:val="Kazalovsebine1"/>
            <w:tabs>
              <w:tab w:val="right" w:leader="dot" w:pos="9060"/>
            </w:tabs>
            <w:rPr>
              <w:rFonts w:asciiTheme="minorHAnsi" w:eastAsiaTheme="minorEastAsia" w:hAnsiTheme="minorHAnsi" w:cstheme="minorBidi"/>
              <w:noProof/>
            </w:rPr>
          </w:pPr>
          <w:hyperlink w:anchor="_Toc127281860" w:history="1">
            <w:r w:rsidRPr="0054256D">
              <w:rPr>
                <w:rStyle w:val="Hiperpovezava"/>
                <w:bCs/>
                <w:noProof/>
                <w:kern w:val="32"/>
              </w:rPr>
              <w:t>PRIMOPREDAJA DEL</w:t>
            </w:r>
            <w:r w:rsidRPr="0054256D">
              <w:rPr>
                <w:noProof/>
                <w:webHidden/>
              </w:rPr>
              <w:tab/>
            </w:r>
            <w:r w:rsidRPr="0054256D">
              <w:rPr>
                <w:noProof/>
                <w:webHidden/>
              </w:rPr>
              <w:fldChar w:fldCharType="begin"/>
            </w:r>
            <w:r w:rsidRPr="0054256D">
              <w:rPr>
                <w:noProof/>
                <w:webHidden/>
              </w:rPr>
              <w:instrText xml:space="preserve"> PAGEREF _Toc127281860 \h </w:instrText>
            </w:r>
            <w:r w:rsidRPr="0054256D">
              <w:rPr>
                <w:noProof/>
                <w:webHidden/>
              </w:rPr>
            </w:r>
            <w:r w:rsidRPr="0054256D">
              <w:rPr>
                <w:noProof/>
                <w:webHidden/>
              </w:rPr>
              <w:fldChar w:fldCharType="separate"/>
            </w:r>
            <w:r w:rsidRPr="0054256D">
              <w:rPr>
                <w:noProof/>
                <w:webHidden/>
              </w:rPr>
              <w:t>16</w:t>
            </w:r>
            <w:r w:rsidRPr="0054256D">
              <w:rPr>
                <w:noProof/>
                <w:webHidden/>
              </w:rPr>
              <w:fldChar w:fldCharType="end"/>
            </w:r>
          </w:hyperlink>
        </w:p>
        <w:p w14:paraId="47A75607" w14:textId="253492B5" w:rsidR="0054256D" w:rsidRPr="0054256D" w:rsidRDefault="0054256D">
          <w:pPr>
            <w:pStyle w:val="Kazalovsebine1"/>
            <w:tabs>
              <w:tab w:val="right" w:leader="dot" w:pos="9060"/>
            </w:tabs>
            <w:rPr>
              <w:rFonts w:asciiTheme="minorHAnsi" w:eastAsiaTheme="minorEastAsia" w:hAnsiTheme="minorHAnsi" w:cstheme="minorBidi"/>
              <w:noProof/>
            </w:rPr>
          </w:pPr>
          <w:hyperlink w:anchor="_Toc127281861" w:history="1">
            <w:r w:rsidRPr="0054256D">
              <w:rPr>
                <w:rStyle w:val="Hiperpovezava"/>
                <w:bCs/>
                <w:noProof/>
                <w:kern w:val="32"/>
              </w:rPr>
              <w:t>GARANCIJSKI ROKI IN ODGOVORNOST ZA NAPAKE</w:t>
            </w:r>
            <w:r w:rsidRPr="0054256D">
              <w:rPr>
                <w:noProof/>
                <w:webHidden/>
              </w:rPr>
              <w:tab/>
            </w:r>
            <w:r w:rsidRPr="0054256D">
              <w:rPr>
                <w:noProof/>
                <w:webHidden/>
              </w:rPr>
              <w:fldChar w:fldCharType="begin"/>
            </w:r>
            <w:r w:rsidRPr="0054256D">
              <w:rPr>
                <w:noProof/>
                <w:webHidden/>
              </w:rPr>
              <w:instrText xml:space="preserve"> PAGEREF _Toc127281861 \h </w:instrText>
            </w:r>
            <w:r w:rsidRPr="0054256D">
              <w:rPr>
                <w:noProof/>
                <w:webHidden/>
              </w:rPr>
            </w:r>
            <w:r w:rsidRPr="0054256D">
              <w:rPr>
                <w:noProof/>
                <w:webHidden/>
              </w:rPr>
              <w:fldChar w:fldCharType="separate"/>
            </w:r>
            <w:r w:rsidRPr="0054256D">
              <w:rPr>
                <w:noProof/>
                <w:webHidden/>
              </w:rPr>
              <w:t>19</w:t>
            </w:r>
            <w:r w:rsidRPr="0054256D">
              <w:rPr>
                <w:noProof/>
                <w:webHidden/>
              </w:rPr>
              <w:fldChar w:fldCharType="end"/>
            </w:r>
          </w:hyperlink>
        </w:p>
        <w:p w14:paraId="799C2D5F" w14:textId="41426631" w:rsidR="0054256D" w:rsidRPr="0054256D" w:rsidRDefault="0054256D">
          <w:pPr>
            <w:pStyle w:val="Kazalovsebine1"/>
            <w:tabs>
              <w:tab w:val="right" w:leader="dot" w:pos="9060"/>
            </w:tabs>
            <w:rPr>
              <w:rFonts w:asciiTheme="minorHAnsi" w:eastAsiaTheme="minorEastAsia" w:hAnsiTheme="minorHAnsi" w:cstheme="minorBidi"/>
              <w:noProof/>
            </w:rPr>
          </w:pPr>
          <w:hyperlink w:anchor="_Toc127281862" w:history="1">
            <w:r w:rsidRPr="0054256D">
              <w:rPr>
                <w:rStyle w:val="Hiperpovezava"/>
                <w:bCs/>
                <w:noProof/>
                <w:kern w:val="32"/>
              </w:rPr>
              <w:t>FINANČNO ZAVAROVANJE ZA ODPRAVO NAPAK V GARANCIJSKEM ROKU</w:t>
            </w:r>
            <w:r w:rsidRPr="0054256D">
              <w:rPr>
                <w:noProof/>
                <w:webHidden/>
              </w:rPr>
              <w:tab/>
            </w:r>
            <w:r w:rsidRPr="0054256D">
              <w:rPr>
                <w:noProof/>
                <w:webHidden/>
              </w:rPr>
              <w:fldChar w:fldCharType="begin"/>
            </w:r>
            <w:r w:rsidRPr="0054256D">
              <w:rPr>
                <w:noProof/>
                <w:webHidden/>
              </w:rPr>
              <w:instrText xml:space="preserve"> PAGEREF _Toc127281862 \h </w:instrText>
            </w:r>
            <w:r w:rsidRPr="0054256D">
              <w:rPr>
                <w:noProof/>
                <w:webHidden/>
              </w:rPr>
            </w:r>
            <w:r w:rsidRPr="0054256D">
              <w:rPr>
                <w:noProof/>
                <w:webHidden/>
              </w:rPr>
              <w:fldChar w:fldCharType="separate"/>
            </w:r>
            <w:r w:rsidRPr="0054256D">
              <w:rPr>
                <w:noProof/>
                <w:webHidden/>
              </w:rPr>
              <w:t>19</w:t>
            </w:r>
            <w:r w:rsidRPr="0054256D">
              <w:rPr>
                <w:noProof/>
                <w:webHidden/>
              </w:rPr>
              <w:fldChar w:fldCharType="end"/>
            </w:r>
          </w:hyperlink>
        </w:p>
        <w:p w14:paraId="778585C0" w14:textId="19178D9B" w:rsidR="0054256D" w:rsidRPr="0054256D" w:rsidRDefault="0054256D">
          <w:pPr>
            <w:pStyle w:val="Kazalovsebine1"/>
            <w:tabs>
              <w:tab w:val="right" w:leader="dot" w:pos="9060"/>
            </w:tabs>
            <w:rPr>
              <w:rFonts w:asciiTheme="minorHAnsi" w:eastAsiaTheme="minorEastAsia" w:hAnsiTheme="minorHAnsi" w:cstheme="minorBidi"/>
              <w:noProof/>
            </w:rPr>
          </w:pPr>
          <w:hyperlink w:anchor="_Toc127281863" w:history="1">
            <w:r w:rsidRPr="0054256D">
              <w:rPr>
                <w:rStyle w:val="Hiperpovezava"/>
                <w:bCs/>
                <w:noProof/>
                <w:kern w:val="32"/>
              </w:rPr>
              <w:t>SKRBNIKI POGODBE, POOBLAŠČENI PREDSTAVNIKI NAROČNIKA, STROKOVNEGA NADZORA NAROČNIKA, KOORDINATOR VZD IN ODGOVORNE OSEBE GRADNJE IZVAJALCA</w:t>
            </w:r>
            <w:r w:rsidRPr="0054256D">
              <w:rPr>
                <w:noProof/>
                <w:webHidden/>
              </w:rPr>
              <w:tab/>
            </w:r>
            <w:r w:rsidRPr="0054256D">
              <w:rPr>
                <w:noProof/>
                <w:webHidden/>
              </w:rPr>
              <w:fldChar w:fldCharType="begin"/>
            </w:r>
            <w:r w:rsidRPr="0054256D">
              <w:rPr>
                <w:noProof/>
                <w:webHidden/>
              </w:rPr>
              <w:instrText xml:space="preserve"> PAGEREF _Toc127281863 \h </w:instrText>
            </w:r>
            <w:r w:rsidRPr="0054256D">
              <w:rPr>
                <w:noProof/>
                <w:webHidden/>
              </w:rPr>
            </w:r>
            <w:r w:rsidRPr="0054256D">
              <w:rPr>
                <w:noProof/>
                <w:webHidden/>
              </w:rPr>
              <w:fldChar w:fldCharType="separate"/>
            </w:r>
            <w:r w:rsidRPr="0054256D">
              <w:rPr>
                <w:noProof/>
                <w:webHidden/>
              </w:rPr>
              <w:t>20</w:t>
            </w:r>
            <w:r w:rsidRPr="0054256D">
              <w:rPr>
                <w:noProof/>
                <w:webHidden/>
              </w:rPr>
              <w:fldChar w:fldCharType="end"/>
            </w:r>
          </w:hyperlink>
        </w:p>
        <w:p w14:paraId="58691AD9" w14:textId="7B6C51AF" w:rsidR="0054256D" w:rsidRPr="0054256D" w:rsidRDefault="0054256D">
          <w:pPr>
            <w:pStyle w:val="Kazalovsebine1"/>
            <w:tabs>
              <w:tab w:val="right" w:leader="dot" w:pos="9060"/>
            </w:tabs>
            <w:rPr>
              <w:rFonts w:asciiTheme="minorHAnsi" w:eastAsiaTheme="minorEastAsia" w:hAnsiTheme="minorHAnsi" w:cstheme="minorBidi"/>
              <w:noProof/>
            </w:rPr>
          </w:pPr>
          <w:hyperlink w:anchor="_Toc127281864" w:history="1">
            <w:r w:rsidRPr="0054256D">
              <w:rPr>
                <w:rStyle w:val="Hiperpovezava"/>
                <w:rFonts w:eastAsia="Calibri"/>
                <w:noProof/>
                <w:lang w:eastAsia="en-US"/>
              </w:rPr>
              <w:t>POSLOVNA SKRIVNOST</w:t>
            </w:r>
            <w:r w:rsidRPr="0054256D">
              <w:rPr>
                <w:noProof/>
                <w:webHidden/>
              </w:rPr>
              <w:tab/>
            </w:r>
            <w:r w:rsidRPr="0054256D">
              <w:rPr>
                <w:noProof/>
                <w:webHidden/>
              </w:rPr>
              <w:fldChar w:fldCharType="begin"/>
            </w:r>
            <w:r w:rsidRPr="0054256D">
              <w:rPr>
                <w:noProof/>
                <w:webHidden/>
              </w:rPr>
              <w:instrText xml:space="preserve"> PAGEREF _Toc127281864 \h </w:instrText>
            </w:r>
            <w:r w:rsidRPr="0054256D">
              <w:rPr>
                <w:noProof/>
                <w:webHidden/>
              </w:rPr>
            </w:r>
            <w:r w:rsidRPr="0054256D">
              <w:rPr>
                <w:noProof/>
                <w:webHidden/>
              </w:rPr>
              <w:fldChar w:fldCharType="separate"/>
            </w:r>
            <w:r w:rsidRPr="0054256D">
              <w:rPr>
                <w:noProof/>
                <w:webHidden/>
              </w:rPr>
              <w:t>21</w:t>
            </w:r>
            <w:r w:rsidRPr="0054256D">
              <w:rPr>
                <w:noProof/>
                <w:webHidden/>
              </w:rPr>
              <w:fldChar w:fldCharType="end"/>
            </w:r>
          </w:hyperlink>
        </w:p>
        <w:p w14:paraId="5337D9A9" w14:textId="0874879A" w:rsidR="0054256D" w:rsidRPr="0054256D" w:rsidRDefault="0054256D">
          <w:pPr>
            <w:pStyle w:val="Kazalovsebine1"/>
            <w:tabs>
              <w:tab w:val="right" w:leader="dot" w:pos="9060"/>
            </w:tabs>
            <w:rPr>
              <w:rFonts w:asciiTheme="minorHAnsi" w:eastAsiaTheme="minorEastAsia" w:hAnsiTheme="minorHAnsi" w:cstheme="minorBidi"/>
              <w:noProof/>
            </w:rPr>
          </w:pPr>
          <w:hyperlink w:anchor="_Toc127281865" w:history="1">
            <w:r w:rsidRPr="0054256D">
              <w:rPr>
                <w:rStyle w:val="Hiperpovezava"/>
                <w:bCs/>
                <w:noProof/>
                <w:kern w:val="32"/>
              </w:rPr>
              <w:t>AVTORSKE PRAVICE IZVAJALCA</w:t>
            </w:r>
            <w:r w:rsidRPr="0054256D">
              <w:rPr>
                <w:noProof/>
                <w:webHidden/>
              </w:rPr>
              <w:tab/>
            </w:r>
            <w:r w:rsidRPr="0054256D">
              <w:rPr>
                <w:noProof/>
                <w:webHidden/>
              </w:rPr>
              <w:fldChar w:fldCharType="begin"/>
            </w:r>
            <w:r w:rsidRPr="0054256D">
              <w:rPr>
                <w:noProof/>
                <w:webHidden/>
              </w:rPr>
              <w:instrText xml:space="preserve"> PAGEREF _Toc127281865 \h </w:instrText>
            </w:r>
            <w:r w:rsidRPr="0054256D">
              <w:rPr>
                <w:noProof/>
                <w:webHidden/>
              </w:rPr>
            </w:r>
            <w:r w:rsidRPr="0054256D">
              <w:rPr>
                <w:noProof/>
                <w:webHidden/>
              </w:rPr>
              <w:fldChar w:fldCharType="separate"/>
            </w:r>
            <w:r w:rsidRPr="0054256D">
              <w:rPr>
                <w:noProof/>
                <w:webHidden/>
              </w:rPr>
              <w:t>21</w:t>
            </w:r>
            <w:r w:rsidRPr="0054256D">
              <w:rPr>
                <w:noProof/>
                <w:webHidden/>
              </w:rPr>
              <w:fldChar w:fldCharType="end"/>
            </w:r>
          </w:hyperlink>
        </w:p>
        <w:p w14:paraId="20A618A4" w14:textId="51FAB4E6" w:rsidR="0054256D" w:rsidRPr="0054256D" w:rsidRDefault="0054256D">
          <w:pPr>
            <w:pStyle w:val="Kazalovsebine1"/>
            <w:tabs>
              <w:tab w:val="right" w:leader="dot" w:pos="9060"/>
            </w:tabs>
            <w:rPr>
              <w:rFonts w:asciiTheme="minorHAnsi" w:eastAsiaTheme="minorEastAsia" w:hAnsiTheme="minorHAnsi" w:cstheme="minorBidi"/>
              <w:noProof/>
            </w:rPr>
          </w:pPr>
          <w:hyperlink w:anchor="_Toc127281866" w:history="1">
            <w:r w:rsidRPr="0054256D">
              <w:rPr>
                <w:rStyle w:val="Hiperpovezava"/>
                <w:bCs/>
                <w:noProof/>
                <w:kern w:val="32"/>
              </w:rPr>
              <w:t>PROTIKORUPCIJSKA KLAVZULA</w:t>
            </w:r>
            <w:r w:rsidRPr="0054256D">
              <w:rPr>
                <w:noProof/>
                <w:webHidden/>
              </w:rPr>
              <w:tab/>
            </w:r>
            <w:r w:rsidRPr="0054256D">
              <w:rPr>
                <w:noProof/>
                <w:webHidden/>
              </w:rPr>
              <w:fldChar w:fldCharType="begin"/>
            </w:r>
            <w:r w:rsidRPr="0054256D">
              <w:rPr>
                <w:noProof/>
                <w:webHidden/>
              </w:rPr>
              <w:instrText xml:space="preserve"> PAGEREF _Toc127281866 \h </w:instrText>
            </w:r>
            <w:r w:rsidRPr="0054256D">
              <w:rPr>
                <w:noProof/>
                <w:webHidden/>
              </w:rPr>
            </w:r>
            <w:r w:rsidRPr="0054256D">
              <w:rPr>
                <w:noProof/>
                <w:webHidden/>
              </w:rPr>
              <w:fldChar w:fldCharType="separate"/>
            </w:r>
            <w:r w:rsidRPr="0054256D">
              <w:rPr>
                <w:noProof/>
                <w:webHidden/>
              </w:rPr>
              <w:t>22</w:t>
            </w:r>
            <w:r w:rsidRPr="0054256D">
              <w:rPr>
                <w:noProof/>
                <w:webHidden/>
              </w:rPr>
              <w:fldChar w:fldCharType="end"/>
            </w:r>
          </w:hyperlink>
        </w:p>
        <w:p w14:paraId="1F0C02CD" w14:textId="798DE540" w:rsidR="0054256D" w:rsidRPr="0054256D" w:rsidRDefault="0054256D">
          <w:pPr>
            <w:pStyle w:val="Kazalovsebine1"/>
            <w:tabs>
              <w:tab w:val="right" w:leader="dot" w:pos="9060"/>
            </w:tabs>
            <w:rPr>
              <w:rFonts w:asciiTheme="minorHAnsi" w:eastAsiaTheme="minorEastAsia" w:hAnsiTheme="minorHAnsi" w:cstheme="minorBidi"/>
              <w:noProof/>
            </w:rPr>
          </w:pPr>
          <w:hyperlink w:anchor="_Toc127281867" w:history="1">
            <w:r w:rsidRPr="0054256D">
              <w:rPr>
                <w:rStyle w:val="Hiperpovezava"/>
                <w:bCs/>
                <w:noProof/>
                <w:kern w:val="32"/>
              </w:rPr>
              <w:t>ODSTOP OD POGODBE</w:t>
            </w:r>
            <w:r w:rsidRPr="0054256D">
              <w:rPr>
                <w:noProof/>
                <w:webHidden/>
              </w:rPr>
              <w:tab/>
            </w:r>
            <w:r w:rsidRPr="0054256D">
              <w:rPr>
                <w:noProof/>
                <w:webHidden/>
              </w:rPr>
              <w:fldChar w:fldCharType="begin"/>
            </w:r>
            <w:r w:rsidRPr="0054256D">
              <w:rPr>
                <w:noProof/>
                <w:webHidden/>
              </w:rPr>
              <w:instrText xml:space="preserve"> PAGEREF _Toc127281867 \h </w:instrText>
            </w:r>
            <w:r w:rsidRPr="0054256D">
              <w:rPr>
                <w:noProof/>
                <w:webHidden/>
              </w:rPr>
            </w:r>
            <w:r w:rsidRPr="0054256D">
              <w:rPr>
                <w:noProof/>
                <w:webHidden/>
              </w:rPr>
              <w:fldChar w:fldCharType="separate"/>
            </w:r>
            <w:r w:rsidRPr="0054256D">
              <w:rPr>
                <w:noProof/>
                <w:webHidden/>
              </w:rPr>
              <w:t>22</w:t>
            </w:r>
            <w:r w:rsidRPr="0054256D">
              <w:rPr>
                <w:noProof/>
                <w:webHidden/>
              </w:rPr>
              <w:fldChar w:fldCharType="end"/>
            </w:r>
          </w:hyperlink>
        </w:p>
        <w:p w14:paraId="2AD4474B" w14:textId="0471C47E" w:rsidR="0054256D" w:rsidRPr="0054256D" w:rsidRDefault="0054256D">
          <w:pPr>
            <w:pStyle w:val="Kazalovsebine1"/>
            <w:tabs>
              <w:tab w:val="right" w:leader="dot" w:pos="9060"/>
            </w:tabs>
            <w:rPr>
              <w:rFonts w:asciiTheme="minorHAnsi" w:eastAsiaTheme="minorEastAsia" w:hAnsiTheme="minorHAnsi" w:cstheme="minorBidi"/>
              <w:noProof/>
            </w:rPr>
          </w:pPr>
          <w:hyperlink w:anchor="_Toc127281868" w:history="1">
            <w:r w:rsidRPr="0054256D">
              <w:rPr>
                <w:rStyle w:val="Hiperpovezava"/>
                <w:bCs/>
                <w:noProof/>
                <w:kern w:val="32"/>
              </w:rPr>
              <w:t>RAZVEZNI POGOJ</w:t>
            </w:r>
            <w:r w:rsidRPr="0054256D">
              <w:rPr>
                <w:noProof/>
                <w:webHidden/>
              </w:rPr>
              <w:tab/>
            </w:r>
            <w:r w:rsidRPr="0054256D">
              <w:rPr>
                <w:noProof/>
                <w:webHidden/>
              </w:rPr>
              <w:fldChar w:fldCharType="begin"/>
            </w:r>
            <w:r w:rsidRPr="0054256D">
              <w:rPr>
                <w:noProof/>
                <w:webHidden/>
              </w:rPr>
              <w:instrText xml:space="preserve"> PAGEREF _Toc127281868 \h </w:instrText>
            </w:r>
            <w:r w:rsidRPr="0054256D">
              <w:rPr>
                <w:noProof/>
                <w:webHidden/>
              </w:rPr>
            </w:r>
            <w:r w:rsidRPr="0054256D">
              <w:rPr>
                <w:noProof/>
                <w:webHidden/>
              </w:rPr>
              <w:fldChar w:fldCharType="separate"/>
            </w:r>
            <w:r w:rsidRPr="0054256D">
              <w:rPr>
                <w:noProof/>
                <w:webHidden/>
              </w:rPr>
              <w:t>22</w:t>
            </w:r>
            <w:r w:rsidRPr="0054256D">
              <w:rPr>
                <w:noProof/>
                <w:webHidden/>
              </w:rPr>
              <w:fldChar w:fldCharType="end"/>
            </w:r>
          </w:hyperlink>
        </w:p>
        <w:p w14:paraId="2CBFD367" w14:textId="01FB50BA" w:rsidR="0054256D" w:rsidRPr="0054256D" w:rsidRDefault="0054256D">
          <w:pPr>
            <w:pStyle w:val="Kazalovsebine1"/>
            <w:tabs>
              <w:tab w:val="right" w:leader="dot" w:pos="9060"/>
            </w:tabs>
            <w:rPr>
              <w:rFonts w:asciiTheme="minorHAnsi" w:eastAsiaTheme="minorEastAsia" w:hAnsiTheme="minorHAnsi" w:cstheme="minorBidi"/>
              <w:noProof/>
            </w:rPr>
          </w:pPr>
          <w:hyperlink w:anchor="_Toc127281869" w:history="1">
            <w:r w:rsidRPr="0054256D">
              <w:rPr>
                <w:rStyle w:val="Hiperpovezava"/>
                <w:bCs/>
                <w:noProof/>
                <w:kern w:val="32"/>
              </w:rPr>
              <w:t>PREHODNA IN KONČNA DOLOČILA</w:t>
            </w:r>
            <w:r w:rsidRPr="0054256D">
              <w:rPr>
                <w:noProof/>
                <w:webHidden/>
              </w:rPr>
              <w:tab/>
            </w:r>
            <w:r w:rsidRPr="0054256D">
              <w:rPr>
                <w:noProof/>
                <w:webHidden/>
              </w:rPr>
              <w:fldChar w:fldCharType="begin"/>
            </w:r>
            <w:r w:rsidRPr="0054256D">
              <w:rPr>
                <w:noProof/>
                <w:webHidden/>
              </w:rPr>
              <w:instrText xml:space="preserve"> PAGEREF _Toc127281869 \h </w:instrText>
            </w:r>
            <w:r w:rsidRPr="0054256D">
              <w:rPr>
                <w:noProof/>
                <w:webHidden/>
              </w:rPr>
            </w:r>
            <w:r w:rsidRPr="0054256D">
              <w:rPr>
                <w:noProof/>
                <w:webHidden/>
              </w:rPr>
              <w:fldChar w:fldCharType="separate"/>
            </w:r>
            <w:r w:rsidRPr="0054256D">
              <w:rPr>
                <w:noProof/>
                <w:webHidden/>
              </w:rPr>
              <w:t>23</w:t>
            </w:r>
            <w:r w:rsidRPr="0054256D">
              <w:rPr>
                <w:noProof/>
                <w:webHidden/>
              </w:rPr>
              <w:fldChar w:fldCharType="end"/>
            </w:r>
          </w:hyperlink>
        </w:p>
        <w:p w14:paraId="16383524" w14:textId="119905B6" w:rsidR="00F3514D" w:rsidRPr="0054256D" w:rsidRDefault="00F3514D">
          <w:r w:rsidRPr="0054256D">
            <w:rPr>
              <w:bCs/>
            </w:rPr>
            <w:fldChar w:fldCharType="end"/>
          </w:r>
        </w:p>
      </w:sdtContent>
    </w:sdt>
    <w:bookmarkEnd w:id="0"/>
    <w:p w14:paraId="055B5AFB" w14:textId="77777777" w:rsidR="00346BC8" w:rsidRPr="006C4078" w:rsidRDefault="00346BC8">
      <w:pPr>
        <w:jc w:val="left"/>
        <w:rPr>
          <w:bCs/>
          <w:kern w:val="32"/>
          <w:sz w:val="24"/>
          <w:szCs w:val="24"/>
        </w:rPr>
      </w:pPr>
      <w:r w:rsidRPr="006C4078">
        <w:rPr>
          <w:szCs w:val="24"/>
        </w:rPr>
        <w:br w:type="page"/>
      </w:r>
    </w:p>
    <w:p w14:paraId="1CBE0BCE" w14:textId="77777777" w:rsidR="00A9445B" w:rsidRDefault="00A9445B" w:rsidP="00A9445B">
      <w:pPr>
        <w:pStyle w:val="Naslov1"/>
        <w:rPr>
          <w:szCs w:val="24"/>
        </w:rPr>
      </w:pPr>
      <w:bookmarkStart w:id="1" w:name="_Toc127281846"/>
      <w:r>
        <w:rPr>
          <w:szCs w:val="24"/>
        </w:rPr>
        <w:lastRenderedPageBreak/>
        <w:t>UVODNA DOLOČILA</w:t>
      </w:r>
      <w:bookmarkEnd w:id="1"/>
    </w:p>
    <w:p w14:paraId="41D78F4A" w14:textId="77777777" w:rsidR="00A9445B" w:rsidRPr="008E036E" w:rsidRDefault="00A9445B" w:rsidP="00A9445B">
      <w:pPr>
        <w:pStyle w:val="Odstavekseznama"/>
        <w:numPr>
          <w:ilvl w:val="0"/>
          <w:numId w:val="25"/>
        </w:numPr>
        <w:jc w:val="center"/>
        <w:rPr>
          <w:rFonts w:asciiTheme="minorHAnsi" w:hAnsiTheme="minorHAnsi" w:cstheme="minorHAnsi"/>
          <w:b/>
        </w:rPr>
      </w:pPr>
      <w:r w:rsidRPr="008E036E">
        <w:rPr>
          <w:rFonts w:asciiTheme="minorHAnsi" w:hAnsiTheme="minorHAnsi" w:cstheme="minorHAnsi"/>
          <w:b/>
        </w:rPr>
        <w:t>člen</w:t>
      </w:r>
    </w:p>
    <w:p w14:paraId="05A0DF3B" w14:textId="77777777" w:rsidR="00A9445B" w:rsidRPr="00EE2F8E" w:rsidRDefault="00A9445B" w:rsidP="003A6FC2">
      <w:pPr>
        <w:rPr>
          <w:b/>
        </w:rPr>
      </w:pPr>
      <w:r w:rsidRPr="00EE2F8E">
        <w:t>Pogodbene stranke uvodoma ugotavljata:</w:t>
      </w:r>
    </w:p>
    <w:p w14:paraId="07A089A4" w14:textId="09E9D39F" w:rsidR="00A9445B" w:rsidRPr="00EE2F8E" w:rsidRDefault="00A9445B" w:rsidP="002E2198">
      <w:pPr>
        <w:pStyle w:val="Odstavekseznama"/>
        <w:widowControl w:val="0"/>
        <w:numPr>
          <w:ilvl w:val="0"/>
          <w:numId w:val="28"/>
        </w:numPr>
        <w:spacing w:line="240" w:lineRule="auto"/>
        <w:rPr>
          <w:rFonts w:ascii="Arial" w:hAnsi="Arial" w:cs="Arial"/>
        </w:rPr>
      </w:pPr>
      <w:r w:rsidRPr="4058A96E">
        <w:rPr>
          <w:rFonts w:ascii="Arial" w:hAnsi="Arial" w:cs="Arial"/>
        </w:rPr>
        <w:t xml:space="preserve">da je naročnik objavil javno naročilo za oddajo naročila gradnje </w:t>
      </w:r>
      <w:r w:rsidRPr="008367E1">
        <w:rPr>
          <w:rFonts w:ascii="Arial" w:hAnsi="Arial" w:cs="Arial"/>
        </w:rPr>
        <w:t xml:space="preserve">po </w:t>
      </w:r>
      <w:r w:rsidR="00D10BEE">
        <w:rPr>
          <w:rFonts w:ascii="Arial" w:hAnsi="Arial" w:cs="Arial"/>
        </w:rPr>
        <w:t>postopku naročila male vrednosti</w:t>
      </w:r>
      <w:r w:rsidRPr="008367E1">
        <w:rPr>
          <w:rFonts w:ascii="Arial" w:hAnsi="Arial" w:cs="Arial"/>
        </w:rPr>
        <w:t xml:space="preserve"> za</w:t>
      </w:r>
      <w:r w:rsidRPr="4058A96E">
        <w:rPr>
          <w:rFonts w:ascii="Arial" w:hAnsi="Arial" w:cs="Arial"/>
        </w:rPr>
        <w:t xml:space="preserve"> </w:t>
      </w:r>
      <w:r w:rsidR="002E2198">
        <w:rPr>
          <w:rFonts w:ascii="Arial" w:hAnsi="Arial" w:cs="Arial"/>
        </w:rPr>
        <w:t>»</w:t>
      </w:r>
      <w:r w:rsidR="002E2198" w:rsidRPr="002E2198">
        <w:rPr>
          <w:rFonts w:ascii="Arial" w:hAnsi="Arial" w:cs="Arial"/>
        </w:rPr>
        <w:t>Sanacijo rezervoarja R3 v skladišču SND Ortnek</w:t>
      </w:r>
      <w:r w:rsidRPr="4058A96E">
        <w:rPr>
          <w:rFonts w:ascii="Arial" w:hAnsi="Arial" w:cs="Arial"/>
        </w:rPr>
        <w:t>«, ki je bilo objavljeno na Portalu javnih naročil</w:t>
      </w:r>
      <w:r w:rsidR="008E66BB" w:rsidRPr="4058A96E">
        <w:rPr>
          <w:rFonts w:ascii="Arial" w:hAnsi="Arial" w:cs="Arial"/>
        </w:rPr>
        <w:t xml:space="preserve"> pod št. ……………….. z dne ……………..;</w:t>
      </w:r>
      <w:r w:rsidRPr="4058A96E">
        <w:rPr>
          <w:rFonts w:ascii="Arial" w:hAnsi="Arial" w:cs="Arial"/>
        </w:rPr>
        <w:t xml:space="preserve"> </w:t>
      </w:r>
    </w:p>
    <w:p w14:paraId="34CD1CB0" w14:textId="7659F325" w:rsidR="00A9445B" w:rsidRPr="00EE2F8E" w:rsidRDefault="00B61D7C" w:rsidP="002E2198">
      <w:pPr>
        <w:pStyle w:val="Odstavekseznama"/>
        <w:widowControl w:val="0"/>
        <w:numPr>
          <w:ilvl w:val="0"/>
          <w:numId w:val="28"/>
        </w:numPr>
        <w:spacing w:line="240" w:lineRule="auto"/>
        <w:rPr>
          <w:rFonts w:ascii="Arial" w:hAnsi="Arial" w:cs="Arial"/>
        </w:rPr>
      </w:pPr>
      <w:r w:rsidRPr="4698246E">
        <w:rPr>
          <w:rFonts w:ascii="Arial" w:hAnsi="Arial" w:cs="Arial"/>
        </w:rPr>
        <w:t>da se razpisna dokumentacija</w:t>
      </w:r>
      <w:r w:rsidR="00A9445B" w:rsidRPr="4698246E">
        <w:rPr>
          <w:rFonts w:ascii="Arial" w:hAnsi="Arial" w:cs="Arial"/>
        </w:rPr>
        <w:t xml:space="preserve"> naročnika </w:t>
      </w:r>
      <w:r w:rsidRPr="4698246E">
        <w:rPr>
          <w:rFonts w:ascii="Arial" w:hAnsi="Arial" w:cs="Arial"/>
        </w:rPr>
        <w:t>vodi pod številko:</w:t>
      </w:r>
      <w:r w:rsidR="00A9445B" w:rsidRPr="4698246E">
        <w:rPr>
          <w:rFonts w:ascii="Arial" w:hAnsi="Arial" w:cs="Arial"/>
        </w:rPr>
        <w:t xml:space="preserve"> </w:t>
      </w:r>
      <w:r w:rsidR="002E2198" w:rsidRPr="002E2198">
        <w:rPr>
          <w:rFonts w:ascii="Arial" w:hAnsi="Arial" w:cs="Arial"/>
        </w:rPr>
        <w:t>4300-0001/2023-2</w:t>
      </w:r>
      <w:r w:rsidR="00A9445B" w:rsidRPr="4698246E">
        <w:rPr>
          <w:rFonts w:ascii="Arial" w:hAnsi="Arial" w:cs="Arial"/>
        </w:rPr>
        <w:t xml:space="preserve"> (št.</w:t>
      </w:r>
      <w:r w:rsidR="00076418" w:rsidRPr="4698246E">
        <w:rPr>
          <w:rFonts w:ascii="Arial" w:hAnsi="Arial" w:cs="Arial"/>
        </w:rPr>
        <w:t xml:space="preserve"> </w:t>
      </w:r>
      <w:r w:rsidR="00A9445B" w:rsidRPr="4698246E">
        <w:rPr>
          <w:rFonts w:ascii="Arial" w:hAnsi="Arial" w:cs="Arial"/>
        </w:rPr>
        <w:t>JN</w:t>
      </w:r>
      <w:r w:rsidR="008367E1">
        <w:rPr>
          <w:rFonts w:ascii="Arial" w:hAnsi="Arial" w:cs="Arial"/>
        </w:rPr>
        <w:t xml:space="preserve"> BR</w:t>
      </w:r>
      <w:r w:rsidR="00A9445B" w:rsidRPr="4698246E">
        <w:rPr>
          <w:rFonts w:ascii="Arial" w:hAnsi="Arial" w:cs="Arial"/>
        </w:rPr>
        <w:t xml:space="preserve">: </w:t>
      </w:r>
      <w:r w:rsidR="002E2198" w:rsidRPr="002E2198">
        <w:rPr>
          <w:rFonts w:ascii="Arial" w:hAnsi="Arial" w:cs="Arial"/>
        </w:rPr>
        <w:t>2023-087</w:t>
      </w:r>
      <w:r w:rsidR="00A9445B" w:rsidRPr="4698246E">
        <w:rPr>
          <w:rFonts w:ascii="Arial" w:hAnsi="Arial" w:cs="Arial"/>
        </w:rPr>
        <w:t>)</w:t>
      </w:r>
      <w:r w:rsidR="008E66BB" w:rsidRPr="4698246E">
        <w:rPr>
          <w:rFonts w:ascii="Arial" w:hAnsi="Arial" w:cs="Arial"/>
        </w:rPr>
        <w:t>;</w:t>
      </w:r>
    </w:p>
    <w:p w14:paraId="3BD26A0C" w14:textId="5138B016" w:rsidR="00914495" w:rsidRPr="00EE2F8E" w:rsidRDefault="00914495" w:rsidP="003A6FC2">
      <w:pPr>
        <w:pStyle w:val="Odstavekseznama"/>
        <w:widowControl w:val="0"/>
        <w:numPr>
          <w:ilvl w:val="0"/>
          <w:numId w:val="28"/>
        </w:numPr>
        <w:spacing w:line="240" w:lineRule="auto"/>
        <w:rPr>
          <w:rFonts w:ascii="Arial" w:hAnsi="Arial" w:cs="Arial"/>
        </w:rPr>
      </w:pPr>
      <w:r w:rsidRPr="00EE2F8E">
        <w:rPr>
          <w:rFonts w:ascii="Arial" w:hAnsi="Arial" w:cs="Arial"/>
        </w:rPr>
        <w:t xml:space="preserve">da je naročnik dne ……… prejel ponudbo </w:t>
      </w:r>
      <w:r w:rsidR="00005DA6">
        <w:rPr>
          <w:rFonts w:ascii="Arial" w:hAnsi="Arial" w:cs="Arial"/>
        </w:rPr>
        <w:t>izvajalca</w:t>
      </w:r>
      <w:r w:rsidRPr="00EE2F8E">
        <w:rPr>
          <w:rFonts w:ascii="Arial" w:hAnsi="Arial" w:cs="Arial"/>
        </w:rPr>
        <w:t xml:space="preserve"> </w:t>
      </w:r>
      <w:r w:rsidR="00713D9F">
        <w:rPr>
          <w:rFonts w:ascii="Arial" w:hAnsi="Arial" w:cs="Arial"/>
        </w:rPr>
        <w:t>za predmetno javno naročilo</w:t>
      </w:r>
      <w:r w:rsidR="008E66BB">
        <w:rPr>
          <w:rFonts w:ascii="Arial" w:hAnsi="Arial" w:cs="Arial"/>
        </w:rPr>
        <w:t>;</w:t>
      </w:r>
    </w:p>
    <w:p w14:paraId="123B2D99" w14:textId="7AAE7643" w:rsidR="006C4E93" w:rsidRDefault="00B61D7C" w:rsidP="003A6FC2">
      <w:pPr>
        <w:pStyle w:val="Odstavekseznama"/>
        <w:widowControl w:val="0"/>
        <w:numPr>
          <w:ilvl w:val="0"/>
          <w:numId w:val="28"/>
        </w:numPr>
        <w:spacing w:line="240" w:lineRule="auto"/>
        <w:rPr>
          <w:rFonts w:ascii="Arial" w:hAnsi="Arial" w:cs="Arial"/>
        </w:rPr>
      </w:pPr>
      <w:r w:rsidRPr="00EE2F8E">
        <w:rPr>
          <w:rFonts w:ascii="Arial" w:hAnsi="Arial" w:cs="Arial"/>
        </w:rPr>
        <w:t xml:space="preserve">da je naročnik na </w:t>
      </w:r>
      <w:r w:rsidR="007A1A51">
        <w:rPr>
          <w:rFonts w:ascii="Arial" w:hAnsi="Arial" w:cs="Arial"/>
        </w:rPr>
        <w:t>p</w:t>
      </w:r>
      <w:r w:rsidRPr="00EE2F8E">
        <w:rPr>
          <w:rFonts w:ascii="Arial" w:hAnsi="Arial" w:cs="Arial"/>
        </w:rPr>
        <w:t>ortalu javnih naročil</w:t>
      </w:r>
      <w:r w:rsidR="006C4E93">
        <w:rPr>
          <w:rFonts w:ascii="Arial" w:hAnsi="Arial" w:cs="Arial"/>
        </w:rPr>
        <w:t xml:space="preserve"> objavil odločite</w:t>
      </w:r>
      <w:r w:rsidR="00286C1F">
        <w:rPr>
          <w:rFonts w:ascii="Arial" w:hAnsi="Arial" w:cs="Arial"/>
        </w:rPr>
        <w:t>v</w:t>
      </w:r>
      <w:r w:rsidR="006C4E93">
        <w:rPr>
          <w:rFonts w:ascii="Arial" w:hAnsi="Arial" w:cs="Arial"/>
        </w:rPr>
        <w:t xml:space="preserve"> o oddaji naročila</w:t>
      </w:r>
      <w:r w:rsidR="007D329F">
        <w:rPr>
          <w:rFonts w:ascii="Arial" w:hAnsi="Arial" w:cs="Arial"/>
        </w:rPr>
        <w:t xml:space="preserve"> izvajalcu</w:t>
      </w:r>
      <w:r w:rsidR="006C4E93">
        <w:rPr>
          <w:rFonts w:ascii="Arial" w:hAnsi="Arial" w:cs="Arial"/>
        </w:rPr>
        <w:t>, št.:……………… ter da je odločitev o oddaji naročila postala pravnomočna dne …………………</w:t>
      </w:r>
      <w:r w:rsidR="008E66BB">
        <w:rPr>
          <w:rFonts w:ascii="Arial" w:hAnsi="Arial" w:cs="Arial"/>
        </w:rPr>
        <w:t>;</w:t>
      </w:r>
    </w:p>
    <w:p w14:paraId="0350F4E4" w14:textId="2FDC4C78" w:rsidR="00D91E23" w:rsidRPr="006C4E93" w:rsidRDefault="00B02FB8" w:rsidP="002E2198">
      <w:pPr>
        <w:pStyle w:val="Odstavekseznama"/>
        <w:widowControl w:val="0"/>
        <w:numPr>
          <w:ilvl w:val="0"/>
          <w:numId w:val="28"/>
        </w:numPr>
        <w:spacing w:line="240" w:lineRule="auto"/>
        <w:rPr>
          <w:rFonts w:ascii="Arial" w:hAnsi="Arial" w:cs="Arial"/>
        </w:rPr>
      </w:pPr>
      <w:r w:rsidRPr="006C4E93">
        <w:rPr>
          <w:rFonts w:ascii="Arial" w:hAnsi="Arial" w:cs="Arial"/>
        </w:rPr>
        <w:t xml:space="preserve">da je kraj izvedbe del </w:t>
      </w:r>
      <w:r w:rsidR="002E2198" w:rsidRPr="002E2198">
        <w:rPr>
          <w:rFonts w:ascii="Arial" w:hAnsi="Arial" w:cs="Arial"/>
        </w:rPr>
        <w:t>Skladišče naftnih derivatov Ortnek (SND Ortnek), Ortnek 9, 1316 Ortnek</w:t>
      </w:r>
      <w:r w:rsidRPr="006C4E93">
        <w:rPr>
          <w:rFonts w:ascii="Arial" w:hAnsi="Arial" w:cs="Arial"/>
        </w:rPr>
        <w:t>;</w:t>
      </w:r>
    </w:p>
    <w:p w14:paraId="53CF8C0B" w14:textId="77777777" w:rsidR="00B02FB8" w:rsidRPr="006C4E93" w:rsidRDefault="00D91E23" w:rsidP="003A6FC2">
      <w:pPr>
        <w:pStyle w:val="Odstavekseznama"/>
        <w:widowControl w:val="0"/>
        <w:numPr>
          <w:ilvl w:val="0"/>
          <w:numId w:val="28"/>
        </w:numPr>
        <w:spacing w:line="240" w:lineRule="auto"/>
        <w:rPr>
          <w:rFonts w:ascii="Arial" w:hAnsi="Arial" w:cs="Arial"/>
        </w:rPr>
      </w:pPr>
      <w:r w:rsidRPr="006C4E93">
        <w:rPr>
          <w:rFonts w:ascii="Arial" w:hAnsi="Arial" w:cs="Arial"/>
        </w:rPr>
        <w:t>da je naročnik lastnik zemljišča in objektov</w:t>
      </w:r>
      <w:r w:rsidR="00286C1F">
        <w:rPr>
          <w:rFonts w:ascii="Arial" w:hAnsi="Arial" w:cs="Arial"/>
        </w:rPr>
        <w:t>,</w:t>
      </w:r>
      <w:r w:rsidRPr="006C4E93">
        <w:rPr>
          <w:rFonts w:ascii="Arial" w:hAnsi="Arial" w:cs="Arial"/>
        </w:rPr>
        <w:t xml:space="preserve"> na katerih se bodo pogodbena dela izvajala;</w:t>
      </w:r>
      <w:r w:rsidR="00B02FB8" w:rsidRPr="006C4E93">
        <w:rPr>
          <w:rFonts w:ascii="Arial" w:hAnsi="Arial" w:cs="Arial"/>
        </w:rPr>
        <w:t xml:space="preserve"> </w:t>
      </w:r>
    </w:p>
    <w:p w14:paraId="5C3C6B32" w14:textId="77777777" w:rsidR="00A9445B" w:rsidRPr="006C4E93" w:rsidRDefault="00B61D7C" w:rsidP="003A6FC2">
      <w:pPr>
        <w:pStyle w:val="Odstavekseznama"/>
        <w:widowControl w:val="0"/>
        <w:numPr>
          <w:ilvl w:val="0"/>
          <w:numId w:val="28"/>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14E94EE8" w14:textId="77777777" w:rsidR="00B61D7C" w:rsidRDefault="00B61D7C" w:rsidP="00B61D7C">
      <w:pPr>
        <w:pStyle w:val="Odstavekseznama"/>
        <w:widowControl w:val="0"/>
        <w:ind w:left="360"/>
        <w:rPr>
          <w:rFonts w:ascii="Arial" w:hAnsi="Arial" w:cs="Arial"/>
        </w:rPr>
      </w:pPr>
    </w:p>
    <w:p w14:paraId="3ECA240B" w14:textId="77777777" w:rsidR="00C62A91" w:rsidRPr="00C62A91" w:rsidRDefault="00C62A91" w:rsidP="00C62A91">
      <w:pPr>
        <w:keepNext/>
        <w:spacing w:before="240" w:after="60"/>
        <w:outlineLvl w:val="0"/>
        <w:rPr>
          <w:b/>
          <w:bCs/>
          <w:kern w:val="32"/>
          <w:sz w:val="24"/>
          <w:szCs w:val="24"/>
        </w:rPr>
      </w:pPr>
      <w:bookmarkStart w:id="2" w:name="_Toc94873884"/>
      <w:bookmarkStart w:id="3" w:name="_Toc127281847"/>
      <w:r w:rsidRPr="00C62A91">
        <w:rPr>
          <w:b/>
          <w:bCs/>
          <w:kern w:val="32"/>
          <w:sz w:val="24"/>
          <w:szCs w:val="24"/>
        </w:rPr>
        <w:t>SPLOŠNE DOLOČBE</w:t>
      </w:r>
      <w:bookmarkEnd w:id="2"/>
      <w:bookmarkEnd w:id="3"/>
    </w:p>
    <w:p w14:paraId="6BD587EB" w14:textId="77777777" w:rsidR="00C62A91" w:rsidRPr="00C62A91" w:rsidRDefault="00C62A91" w:rsidP="00C62A91"/>
    <w:p w14:paraId="79CC3EF9"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7EC95AD" w14:textId="77777777" w:rsidR="00005DA6" w:rsidRPr="00005DA6" w:rsidRDefault="00005DA6" w:rsidP="00005DA6">
      <w:pPr>
        <w:widowControl w:val="0"/>
        <w:rPr>
          <w:rFonts w:cs="Arial"/>
        </w:rPr>
      </w:pPr>
      <w:r w:rsidRPr="00005DA6">
        <w:rPr>
          <w:rFonts w:cs="Arial"/>
        </w:rPr>
        <w:t xml:space="preserve">Izvajalec je podjetje ali </w:t>
      </w:r>
      <w:bookmarkStart w:id="4" w:name="_Hlk96088484"/>
      <w:r w:rsidRPr="00005DA6">
        <w:rPr>
          <w:rFonts w:cs="Arial"/>
        </w:rPr>
        <w:t>skupina</w:t>
      </w:r>
      <w:bookmarkEnd w:id="4"/>
      <w:r w:rsidRPr="00005DA6">
        <w:rPr>
          <w:rFonts w:cs="Arial"/>
        </w:rPr>
        <w:t xml:space="preserve"> sodelujočih podjetij, ki so skupaj oddali ponudbo in prevzeli izvedbo del po tej pogodbi. </w:t>
      </w:r>
    </w:p>
    <w:p w14:paraId="1A36CE10" w14:textId="77777777" w:rsidR="00005DA6" w:rsidRPr="00005DA6" w:rsidRDefault="00005DA6" w:rsidP="00005DA6">
      <w:pPr>
        <w:widowControl w:val="0"/>
        <w:rPr>
          <w:rFonts w:cs="Arial"/>
        </w:rPr>
      </w:pPr>
    </w:p>
    <w:p w14:paraId="438C08D7" w14:textId="77777777" w:rsidR="00005DA6" w:rsidRPr="00005DA6" w:rsidRDefault="00005DA6" w:rsidP="00005DA6">
      <w:pPr>
        <w:widowControl w:val="0"/>
        <w:rPr>
          <w:rFonts w:cs="Arial"/>
        </w:rPr>
      </w:pPr>
      <w:bookmarkStart w:id="5" w:name="_Hlk96088507"/>
      <w:r w:rsidRPr="00005DA6">
        <w:rPr>
          <w:rFonts w:cs="Arial"/>
        </w:rPr>
        <w:t>V primeru da je izvajalec skupina sodelujočih podjetij</w:t>
      </w:r>
      <w:bookmarkEnd w:id="5"/>
      <w:r w:rsidRPr="00005DA6">
        <w:rPr>
          <w:rFonts w:cs="Arial"/>
        </w:rPr>
        <w:t xml:space="preserve"> so </w:t>
      </w:r>
      <w:bookmarkStart w:id="6" w:name="_Hlk96088518"/>
      <w:r w:rsidRPr="00005DA6">
        <w:rPr>
          <w:rFonts w:cs="Arial"/>
        </w:rPr>
        <w:t xml:space="preserve">vsa sodelujoča podjetja </w:t>
      </w:r>
      <w:bookmarkEnd w:id="6"/>
      <w:r w:rsidRPr="00005DA6">
        <w:rPr>
          <w:rFonts w:cs="Arial"/>
        </w:rPr>
        <w:t xml:space="preserve">podpisniki pogodbe z naročnikom in so solidarno odgovorni za izvedbo del po tej pogodbi. </w:t>
      </w:r>
    </w:p>
    <w:p w14:paraId="6E3BEF74" w14:textId="77777777" w:rsidR="00005DA6" w:rsidRPr="00005DA6" w:rsidRDefault="00005DA6" w:rsidP="00005DA6">
      <w:pPr>
        <w:widowControl w:val="0"/>
        <w:rPr>
          <w:rFonts w:cs="Arial"/>
        </w:rPr>
      </w:pPr>
    </w:p>
    <w:p w14:paraId="0C5E1CB2" w14:textId="77777777" w:rsidR="00005DA6" w:rsidRPr="00005DA6" w:rsidRDefault="00005DA6" w:rsidP="00005DA6">
      <w:pPr>
        <w:widowControl w:val="0"/>
        <w:rPr>
          <w:rFonts w:cs="Arial"/>
        </w:rPr>
      </w:pPr>
      <w:r w:rsidRPr="00005DA6">
        <w:rPr>
          <w:rFonts w:cs="Arial"/>
        </w:rPr>
        <w:t xml:space="preserve">Podizvajalci niso sopodpisniki pogodbe in tako tudi niso neposredno odgovorni za izvedbo del po tej pogodbi oz. za izvedbo njihovih del odgovarja izvajalec </w:t>
      </w:r>
      <w:bookmarkStart w:id="7" w:name="_Hlk96088542"/>
      <w:r w:rsidRPr="00005DA6">
        <w:rPr>
          <w:rFonts w:cs="Arial"/>
        </w:rPr>
        <w:t>oz. skupina sodelujočih podjetij</w:t>
      </w:r>
      <w:bookmarkEnd w:id="7"/>
      <w:r w:rsidRPr="00005DA6">
        <w:rPr>
          <w:rFonts w:cs="Arial"/>
        </w:rPr>
        <w:t>.</w:t>
      </w:r>
    </w:p>
    <w:p w14:paraId="562A2617" w14:textId="77777777" w:rsidR="00C62A91" w:rsidRPr="00C62A91" w:rsidRDefault="00C62A91" w:rsidP="00C62A91">
      <w:pPr>
        <w:widowControl w:val="0"/>
        <w:rPr>
          <w:rFonts w:cs="Arial"/>
        </w:rPr>
      </w:pPr>
    </w:p>
    <w:p w14:paraId="2A042729" w14:textId="77777777" w:rsidR="00C62A91" w:rsidRPr="00C62A91" w:rsidRDefault="00C62A91" w:rsidP="00C62A91">
      <w:pPr>
        <w:keepNext/>
        <w:spacing w:before="240" w:after="60"/>
        <w:outlineLvl w:val="0"/>
        <w:rPr>
          <w:b/>
          <w:bCs/>
          <w:kern w:val="32"/>
          <w:sz w:val="24"/>
          <w:szCs w:val="24"/>
        </w:rPr>
      </w:pPr>
      <w:bookmarkStart w:id="8" w:name="_Toc94873885"/>
      <w:bookmarkStart w:id="9" w:name="_Toc127281848"/>
      <w:r w:rsidRPr="00C62A91">
        <w:rPr>
          <w:b/>
          <w:bCs/>
          <w:kern w:val="32"/>
          <w:sz w:val="24"/>
          <w:szCs w:val="24"/>
        </w:rPr>
        <w:t>PREDMET POGODBE</w:t>
      </w:r>
      <w:bookmarkEnd w:id="8"/>
      <w:bookmarkEnd w:id="9"/>
    </w:p>
    <w:p w14:paraId="65479737" w14:textId="77777777" w:rsidR="00C62A91" w:rsidRPr="00C62A91" w:rsidRDefault="00C62A91" w:rsidP="00C62A91"/>
    <w:p w14:paraId="068101CF"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E2F1A19" w14:textId="08F15F87" w:rsidR="00C62A91" w:rsidRDefault="00C62A91" w:rsidP="00C62A91">
      <w:pPr>
        <w:widowControl w:val="0"/>
        <w:rPr>
          <w:rFonts w:cs="Arial"/>
        </w:rPr>
      </w:pPr>
      <w:r w:rsidRPr="00C62A91">
        <w:rPr>
          <w:rFonts w:cs="Arial"/>
        </w:rPr>
        <w:t xml:space="preserve">S to pogodbo naročnik odda, izvajalec pa sprejme v izvedbo </w:t>
      </w:r>
      <w:r w:rsidR="002E2198">
        <w:rPr>
          <w:rFonts w:cs="Arial"/>
        </w:rPr>
        <w:t>»</w:t>
      </w:r>
      <w:r w:rsidR="002E2198" w:rsidRPr="002E2198">
        <w:rPr>
          <w:rFonts w:cs="Arial"/>
        </w:rPr>
        <w:t>Sanacijo rezervoarja R3 v skladišču SND Ortnek</w:t>
      </w:r>
      <w:r w:rsidR="002E2198" w:rsidRPr="00C62A91">
        <w:rPr>
          <w:rFonts w:cs="Arial"/>
        </w:rPr>
        <w:t xml:space="preserve"> </w:t>
      </w:r>
      <w:r w:rsidRPr="00C62A91">
        <w:rPr>
          <w:rFonts w:cs="Arial"/>
        </w:rPr>
        <w:t>na osnovi:</w:t>
      </w:r>
    </w:p>
    <w:p w14:paraId="2EEA70EC" w14:textId="5A122090" w:rsidR="002E2198" w:rsidRPr="002E2198" w:rsidRDefault="002E2198" w:rsidP="002E2198">
      <w:pPr>
        <w:pStyle w:val="Odstavekseznama"/>
        <w:widowControl w:val="0"/>
        <w:numPr>
          <w:ilvl w:val="0"/>
          <w:numId w:val="46"/>
        </w:numPr>
        <w:rPr>
          <w:rFonts w:ascii="Arial" w:hAnsi="Arial" w:cs="Arial"/>
        </w:rPr>
      </w:pPr>
      <w:r w:rsidRPr="002E2198">
        <w:rPr>
          <w:rFonts w:ascii="Arial" w:hAnsi="Arial" w:cs="Arial"/>
        </w:rPr>
        <w:t>OBR – 2.13_Tehnologija del</w:t>
      </w:r>
      <w:r>
        <w:rPr>
          <w:rFonts w:ascii="Arial" w:hAnsi="Arial" w:cs="Arial"/>
        </w:rPr>
        <w:t>,</w:t>
      </w:r>
    </w:p>
    <w:p w14:paraId="1008F7E4" w14:textId="609B15A6" w:rsidR="00C62A91" w:rsidRPr="00C62A91" w:rsidRDefault="00C62A91" w:rsidP="00C62A91">
      <w:pPr>
        <w:widowControl w:val="0"/>
        <w:numPr>
          <w:ilvl w:val="0"/>
          <w:numId w:val="28"/>
        </w:numPr>
        <w:spacing w:line="276" w:lineRule="auto"/>
        <w:contextualSpacing/>
        <w:rPr>
          <w:rFonts w:eastAsia="Calibri" w:cs="Arial"/>
          <w:lang w:eastAsia="en-US"/>
        </w:rPr>
      </w:pPr>
      <w:r w:rsidRPr="00C62A91">
        <w:rPr>
          <w:rFonts w:eastAsia="Calibri" w:cs="Arial"/>
          <w:lang w:eastAsia="en-US"/>
        </w:rPr>
        <w:t xml:space="preserve">OBR - 2.18_Vrsta in opis </w:t>
      </w:r>
      <w:r w:rsidR="009854B2">
        <w:rPr>
          <w:rFonts w:eastAsia="Calibri" w:cs="Arial"/>
          <w:lang w:eastAsia="en-US"/>
        </w:rPr>
        <w:t>predmeta</w:t>
      </w:r>
      <w:r w:rsidR="009854B2" w:rsidRPr="00C62A91">
        <w:rPr>
          <w:rFonts w:eastAsia="Calibri" w:cs="Arial"/>
          <w:lang w:eastAsia="en-US"/>
        </w:rPr>
        <w:t xml:space="preserve"> </w:t>
      </w:r>
      <w:r w:rsidR="002E2198">
        <w:rPr>
          <w:rFonts w:eastAsia="Calibri" w:cs="Arial"/>
          <w:lang w:eastAsia="en-US"/>
        </w:rPr>
        <w:t>ali Tehnična specifikacija in</w:t>
      </w:r>
    </w:p>
    <w:p w14:paraId="431AB241" w14:textId="75D914E7" w:rsidR="00C62A91" w:rsidRPr="00C62A91" w:rsidRDefault="002E2198" w:rsidP="00C62A91">
      <w:pPr>
        <w:widowControl w:val="0"/>
        <w:numPr>
          <w:ilvl w:val="0"/>
          <w:numId w:val="28"/>
        </w:numPr>
        <w:spacing w:line="276" w:lineRule="auto"/>
        <w:contextualSpacing/>
        <w:rPr>
          <w:rFonts w:eastAsia="Calibri" w:cs="Arial"/>
          <w:lang w:eastAsia="en-US"/>
        </w:rPr>
      </w:pPr>
      <w:r>
        <w:rPr>
          <w:rFonts w:eastAsia="Calibri" w:cs="Arial"/>
          <w:lang w:eastAsia="en-US"/>
        </w:rPr>
        <w:t>OBR - 2.19_Predračun.</w:t>
      </w:r>
    </w:p>
    <w:p w14:paraId="01AF3EB6" w14:textId="77777777" w:rsidR="00C62A91" w:rsidRPr="00C62A91" w:rsidRDefault="00C62A91" w:rsidP="00C62A91">
      <w:pPr>
        <w:widowControl w:val="0"/>
        <w:rPr>
          <w:rFonts w:eastAsia="Calibri" w:cs="Arial"/>
          <w:lang w:eastAsia="en-US"/>
        </w:rPr>
      </w:pPr>
    </w:p>
    <w:p w14:paraId="10271CD9" w14:textId="344F4E88" w:rsidR="00C62A91" w:rsidRPr="00C62A91" w:rsidRDefault="00C62A91" w:rsidP="00C62A91">
      <w:pPr>
        <w:rPr>
          <w:rFonts w:cs="Arial"/>
        </w:rPr>
      </w:pPr>
      <w:r w:rsidRPr="00C62A91">
        <w:rPr>
          <w:rFonts w:cs="Arial"/>
        </w:rPr>
        <w:t>Razpisna in ponudbena dokumentacija sta sestavni del te pogodbe.</w:t>
      </w:r>
    </w:p>
    <w:p w14:paraId="478A6D00" w14:textId="77777777" w:rsidR="00C62A91" w:rsidRPr="00C62A91" w:rsidRDefault="00C62A91" w:rsidP="00C62A91">
      <w:pPr>
        <w:rPr>
          <w:rFonts w:cs="Arial"/>
        </w:rPr>
      </w:pPr>
    </w:p>
    <w:p w14:paraId="24846D5F" w14:textId="77777777" w:rsidR="00C62A91" w:rsidRPr="00C62A91" w:rsidRDefault="00C62A91" w:rsidP="00C62A91">
      <w:pPr>
        <w:rPr>
          <w:rFonts w:cs="Arial"/>
        </w:rPr>
      </w:pPr>
      <w:r w:rsidRPr="00C62A91">
        <w:rPr>
          <w:rFonts w:cs="Arial"/>
        </w:rPr>
        <w:t>V kolikor med dokumenti, ki so del te pogodbe, in to pogodbo obstaja kakršnokoli neskladje oz. nekonsistentnost, se uporabi rešitev, ki je ugodnejša za naročnika, ob predpostavki, da takšna rešitev v celoti izpolnjuje vse zahteve za izvedbo javnega naročila.</w:t>
      </w:r>
    </w:p>
    <w:p w14:paraId="07649D39" w14:textId="77777777" w:rsidR="00C62A91" w:rsidRPr="00C62A91" w:rsidRDefault="00C62A91" w:rsidP="00C62A91">
      <w:pPr>
        <w:rPr>
          <w:rFonts w:cs="Arial"/>
        </w:rPr>
      </w:pPr>
    </w:p>
    <w:p w14:paraId="6D1B4B51" w14:textId="77777777" w:rsidR="00005DA6" w:rsidRPr="00005DA6" w:rsidRDefault="00005DA6" w:rsidP="00005DA6">
      <w:pPr>
        <w:pStyle w:val="Naslov1"/>
        <w:rPr>
          <w:b w:val="0"/>
        </w:rPr>
      </w:pPr>
      <w:bookmarkStart w:id="10" w:name="_Toc127281849"/>
      <w:r w:rsidRPr="00FF0D53">
        <w:t>IZVAJANJE DEL S PODIZVAJALCI</w:t>
      </w:r>
      <w:bookmarkEnd w:id="10"/>
    </w:p>
    <w:p w14:paraId="452D274A" w14:textId="634E8165" w:rsidR="00C62A91" w:rsidRPr="00CC2FEC" w:rsidRDefault="00C62A91" w:rsidP="00C62A91">
      <w:pPr>
        <w:rPr>
          <w:i/>
          <w:color w:val="BFBFBF" w:themeColor="background1" w:themeShade="BF"/>
          <w:sz w:val="18"/>
          <w:szCs w:val="18"/>
        </w:rPr>
      </w:pPr>
      <w:r w:rsidRPr="006C4078">
        <w:rPr>
          <w:i/>
          <w:color w:val="BFBFBF" w:themeColor="background1" w:themeShade="BF"/>
          <w:sz w:val="18"/>
          <w:szCs w:val="18"/>
        </w:rPr>
        <w:t>(pri sklepanju pogodbe smiselno prilagoditi)</w:t>
      </w:r>
    </w:p>
    <w:p w14:paraId="704915E0"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E4217A9" w14:textId="799D15BC" w:rsidR="00005DA6" w:rsidRPr="003A6FC2" w:rsidRDefault="00005DA6" w:rsidP="00005DA6">
      <w:pPr>
        <w:widowControl w:val="0"/>
        <w:rPr>
          <w:rFonts w:cs="Arial"/>
          <w:i/>
          <w:iCs/>
        </w:rPr>
      </w:pPr>
      <w:r w:rsidRPr="00005DA6">
        <w:rPr>
          <w:rFonts w:cs="Arial"/>
        </w:rPr>
        <w:t xml:space="preserve">Izvajalec bo dela po tej pogodbi izvajal brez podizvajalcev. </w:t>
      </w:r>
      <w:r w:rsidRPr="00005DA6">
        <w:rPr>
          <w:rFonts w:eastAsia="Arial" w:cs="Arial"/>
          <w:i/>
          <w:iCs/>
          <w:color w:val="BFBFBF" w:themeColor="background1" w:themeShade="BF"/>
          <w:sz w:val="18"/>
          <w:szCs w:val="18"/>
        </w:rPr>
        <w:t xml:space="preserve">(uporabiti, če izvajalec ne nastopa s </w:t>
      </w:r>
      <w:r w:rsidRPr="00005DA6">
        <w:rPr>
          <w:rFonts w:eastAsia="Arial" w:cs="Arial"/>
          <w:i/>
          <w:iCs/>
          <w:color w:val="BFBFBF" w:themeColor="background1" w:themeShade="BF"/>
          <w:sz w:val="18"/>
          <w:szCs w:val="18"/>
        </w:rPr>
        <w:lastRenderedPageBreak/>
        <w:t>podizvajalcem)</w:t>
      </w:r>
    </w:p>
    <w:p w14:paraId="41D8A429" w14:textId="1A57B96C" w:rsidR="00005DA6" w:rsidRPr="003A6FC2" w:rsidRDefault="00005DA6" w:rsidP="00005DA6">
      <w:pPr>
        <w:widowControl w:val="0"/>
        <w:rPr>
          <w:i/>
          <w:iCs/>
          <w:color w:val="808080" w:themeColor="background1" w:themeShade="80"/>
          <w:sz w:val="18"/>
          <w:szCs w:val="18"/>
        </w:rPr>
      </w:pPr>
      <w:r w:rsidRPr="003A6FC2">
        <w:rPr>
          <w:i/>
          <w:iCs/>
          <w:color w:val="808080" w:themeColor="background1" w:themeShade="80"/>
          <w:sz w:val="18"/>
          <w:szCs w:val="18"/>
        </w:rPr>
        <w:t>(ali)</w:t>
      </w:r>
    </w:p>
    <w:p w14:paraId="2F1E86D2" w14:textId="75D97A82" w:rsidR="00005DA6" w:rsidRPr="00005DA6" w:rsidRDefault="00005DA6" w:rsidP="00005DA6">
      <w:pPr>
        <w:widowControl w:val="0"/>
        <w:rPr>
          <w:rFonts w:cs="Arial"/>
          <w:color w:val="BFBFBF" w:themeColor="background1" w:themeShade="BF"/>
          <w:sz w:val="18"/>
          <w:szCs w:val="18"/>
        </w:rPr>
      </w:pPr>
      <w:r w:rsidRPr="00005DA6">
        <w:rPr>
          <w:rFonts w:cs="Arial"/>
        </w:rPr>
        <w:t>Izvajalec bo dela po tej pogodbi izvajal z naslednjim</w:t>
      </w:r>
      <w:r w:rsidR="00343E87">
        <w:rPr>
          <w:rFonts w:cs="Arial"/>
        </w:rPr>
        <w:t>(-</w:t>
      </w:r>
      <w:r w:rsidRPr="00005DA6">
        <w:rPr>
          <w:rFonts w:cs="Arial"/>
        </w:rPr>
        <w:t>i</w:t>
      </w:r>
      <w:r w:rsidR="00343E87">
        <w:rPr>
          <w:rFonts w:cs="Arial"/>
        </w:rPr>
        <w:t>)</w:t>
      </w:r>
      <w:r w:rsidRPr="00005DA6">
        <w:rPr>
          <w:rFonts w:cs="Arial"/>
        </w:rPr>
        <w:t xml:space="preserve"> podizvajalc</w:t>
      </w:r>
      <w:r w:rsidR="00343E87">
        <w:rPr>
          <w:rFonts w:cs="Arial"/>
        </w:rPr>
        <w:t>em(-</w:t>
      </w:r>
      <w:r w:rsidRPr="00005DA6">
        <w:rPr>
          <w:rFonts w:cs="Arial"/>
        </w:rPr>
        <w:t>i</w:t>
      </w:r>
      <w:r w:rsidR="00343E87">
        <w:rPr>
          <w:rFonts w:cs="Arial"/>
        </w:rPr>
        <w:t>)</w:t>
      </w:r>
      <w:r w:rsidRPr="00005DA6">
        <w:rPr>
          <w:rFonts w:cs="Arial"/>
          <w:i/>
          <w:iCs/>
        </w:rPr>
        <w:t xml:space="preserve">__________ </w:t>
      </w:r>
      <w:r w:rsidRPr="00005DA6">
        <w:rPr>
          <w:rFonts w:cs="Arial"/>
          <w:i/>
          <w:iCs/>
          <w:color w:val="BFBFBF" w:themeColor="background1" w:themeShade="BF"/>
          <w:sz w:val="18"/>
          <w:szCs w:val="18"/>
        </w:rPr>
        <w:t>(navede se naziv in naslov podizvajalcev)</w:t>
      </w:r>
      <w:r w:rsidRPr="00005DA6">
        <w:rPr>
          <w:rFonts w:cs="Arial"/>
        </w:rPr>
        <w:t xml:space="preserve">. Zamenjava podizvajalca mora biti skladna z določili razpisne dokumentacije. </w:t>
      </w:r>
      <w:r w:rsidRPr="00005DA6">
        <w:rPr>
          <w:rFonts w:cs="Arial"/>
          <w:color w:val="BFBFBF" w:themeColor="background1" w:themeShade="BF"/>
          <w:sz w:val="18"/>
          <w:szCs w:val="18"/>
        </w:rPr>
        <w:t>(uporabiti, če izvajalec nastopa s podizvajalcem)</w:t>
      </w:r>
    </w:p>
    <w:p w14:paraId="4126FC88" w14:textId="77777777" w:rsidR="00005DA6" w:rsidRPr="00005DA6" w:rsidRDefault="00005DA6" w:rsidP="00005DA6">
      <w:pPr>
        <w:widowControl w:val="0"/>
        <w:rPr>
          <w:rFonts w:cs="Arial"/>
        </w:rPr>
      </w:pPr>
    </w:p>
    <w:p w14:paraId="58F72908" w14:textId="1FD5C5C6" w:rsidR="00005DA6" w:rsidRPr="003A6FC2" w:rsidRDefault="00005DA6" w:rsidP="00005DA6">
      <w:pPr>
        <w:widowControl w:val="0"/>
        <w:rPr>
          <w:rFonts w:cs="Arial"/>
        </w:rPr>
      </w:pPr>
      <w:r w:rsidRPr="00005DA6">
        <w:rPr>
          <w:rFonts w:cs="Arial"/>
        </w:rPr>
        <w:t>Podizvajalec</w:t>
      </w:r>
      <w:r w:rsidR="00343E87">
        <w:rPr>
          <w:rFonts w:cs="Arial"/>
        </w:rPr>
        <w:t>(-i)</w:t>
      </w:r>
      <w:r w:rsidRPr="00005DA6">
        <w:rPr>
          <w:rFonts w:cs="Arial"/>
        </w:rPr>
        <w:t xml:space="preserve">_________________ </w:t>
      </w:r>
      <w:r w:rsidRPr="00005DA6">
        <w:rPr>
          <w:rFonts w:cs="Arial"/>
          <w:i/>
          <w:iCs/>
          <w:color w:val="BFBFBF" w:themeColor="background1" w:themeShade="BF"/>
          <w:sz w:val="18"/>
          <w:szCs w:val="18"/>
        </w:rPr>
        <w:t>(navesti naziv)</w:t>
      </w:r>
      <w:r w:rsidRPr="00005DA6">
        <w:rPr>
          <w:rFonts w:cs="Arial"/>
          <w:color w:val="BFBFBF" w:themeColor="background1" w:themeShade="BF"/>
        </w:rPr>
        <w:t xml:space="preserve"> </w:t>
      </w:r>
      <w:r w:rsidRPr="00005DA6">
        <w:rPr>
          <w:rFonts w:cs="Arial"/>
        </w:rPr>
        <w:t>zahteva</w:t>
      </w:r>
      <w:r w:rsidR="00343E87">
        <w:rPr>
          <w:rFonts w:cs="Arial"/>
        </w:rPr>
        <w:t>(-jo)</w:t>
      </w:r>
      <w:r w:rsidRPr="00005DA6">
        <w:rPr>
          <w:rFonts w:cs="Arial"/>
        </w:rPr>
        <w:t xml:space="preserve"> neposredno plačilo, skladno z obrazcem OBR – 2.04 (Organizacija ponudnika in obseg predmeta). </w:t>
      </w:r>
      <w:r w:rsidRPr="00005DA6">
        <w:rPr>
          <w:rFonts w:cs="Arial"/>
          <w:i/>
          <w:iCs/>
          <w:color w:val="BFBFBF" w:themeColor="background1" w:themeShade="BF"/>
          <w:sz w:val="18"/>
          <w:szCs w:val="18"/>
        </w:rPr>
        <w:t>(uporabimo če podizvajalec zahteva neposredno plačilo)</w:t>
      </w:r>
    </w:p>
    <w:p w14:paraId="70B04EED" w14:textId="6D41B872" w:rsidR="00005DA6" w:rsidRPr="003A6FC2" w:rsidRDefault="00005DA6" w:rsidP="00005DA6">
      <w:pPr>
        <w:widowControl w:val="0"/>
        <w:rPr>
          <w:rFonts w:cs="Arial"/>
          <w:i/>
          <w:iCs/>
          <w:color w:val="808080" w:themeColor="background1" w:themeShade="80"/>
          <w:sz w:val="18"/>
          <w:szCs w:val="18"/>
        </w:rPr>
      </w:pPr>
      <w:r w:rsidRPr="003A6FC2">
        <w:rPr>
          <w:rFonts w:cs="Arial"/>
          <w:i/>
          <w:iCs/>
          <w:color w:val="808080" w:themeColor="background1" w:themeShade="80"/>
          <w:sz w:val="18"/>
          <w:szCs w:val="18"/>
        </w:rPr>
        <w:t>(ali)</w:t>
      </w:r>
    </w:p>
    <w:p w14:paraId="280902C2" w14:textId="7111B76E" w:rsidR="001C5F9E" w:rsidRPr="000A3F7B" w:rsidRDefault="001C5F9E" w:rsidP="001C5F9E">
      <w:pPr>
        <w:widowControl w:val="0"/>
        <w:rPr>
          <w:rFonts w:cs="Arial"/>
        </w:rPr>
      </w:pPr>
      <w:r w:rsidRPr="000A3F7B">
        <w:rPr>
          <w:rFonts w:cs="Arial"/>
        </w:rPr>
        <w:t>Podizvajalec</w:t>
      </w:r>
      <w:r w:rsidR="00343E87">
        <w:rPr>
          <w:rFonts w:cs="Arial"/>
        </w:rPr>
        <w:t>(-i)</w:t>
      </w:r>
      <w:r w:rsidRPr="000A3F7B">
        <w:rPr>
          <w:rFonts w:cs="Arial"/>
        </w:rPr>
        <w:t xml:space="preserve"> _________________ </w:t>
      </w:r>
      <w:r w:rsidRPr="000A3F7B">
        <w:rPr>
          <w:rFonts w:cs="Arial"/>
          <w:i/>
          <w:color w:val="BFBFBF" w:themeColor="background1" w:themeShade="BF"/>
          <w:sz w:val="18"/>
          <w:szCs w:val="18"/>
        </w:rPr>
        <w:t>(navesti naziv)</w:t>
      </w:r>
      <w:r w:rsidRPr="000A3F7B">
        <w:rPr>
          <w:rFonts w:cs="Arial"/>
          <w:color w:val="BFBFBF" w:themeColor="background1" w:themeShade="BF"/>
        </w:rPr>
        <w:t xml:space="preserve"> </w:t>
      </w:r>
      <w:r w:rsidRPr="000A3F7B">
        <w:rPr>
          <w:rFonts w:cs="Arial"/>
        </w:rPr>
        <w:t>ne zahteva</w:t>
      </w:r>
      <w:r w:rsidR="00343E87">
        <w:rPr>
          <w:rFonts w:cs="Arial"/>
        </w:rPr>
        <w:t>(-jo)</w:t>
      </w:r>
      <w:r w:rsidRPr="000A3F7B">
        <w:rPr>
          <w:rFonts w:cs="Arial"/>
        </w:rPr>
        <w:t xml:space="preserve"> neposrednega plačila, skladno z obrazcem OBR – 2.04 (Organizacija ponudnika in obseg </w:t>
      </w:r>
      <w:r>
        <w:rPr>
          <w:rFonts w:cs="Arial"/>
        </w:rPr>
        <w:t>predmeta</w:t>
      </w:r>
      <w:r w:rsidRPr="000A3F7B">
        <w:rPr>
          <w:rFonts w:cs="Arial"/>
        </w:rPr>
        <w:t xml:space="preserve">). </w:t>
      </w:r>
      <w:r>
        <w:rPr>
          <w:rFonts w:cs="Arial"/>
        </w:rPr>
        <w:t xml:space="preserve">Izvajalec mora, po zaključku vseh del, naročniku posredovati </w:t>
      </w:r>
      <w:r w:rsidRPr="000A3F7B">
        <w:rPr>
          <w:rFonts w:cs="Arial"/>
        </w:rPr>
        <w:t>svojo pisno izjavo in pisno izjavo podizvajalca</w:t>
      </w:r>
      <w:r w:rsidR="00343E87">
        <w:rPr>
          <w:rFonts w:cs="Arial"/>
        </w:rPr>
        <w:t>(-</w:t>
      </w:r>
      <w:proofErr w:type="spellStart"/>
      <w:r w:rsidR="00343E87">
        <w:rPr>
          <w:rFonts w:cs="Arial"/>
        </w:rPr>
        <w:t>ev</w:t>
      </w:r>
      <w:proofErr w:type="spellEnd"/>
      <w:r w:rsidR="00343E87">
        <w:rPr>
          <w:rFonts w:cs="Arial"/>
        </w:rPr>
        <w:t>)</w:t>
      </w:r>
      <w:r w:rsidRPr="000A3F7B">
        <w:rPr>
          <w:rFonts w:cs="Arial"/>
        </w:rPr>
        <w:t>, da je podizvajalec prejel plačilo/plačila za izvedena dela, ki so predmet pogodbe med naročnikom in izvajalcem.</w:t>
      </w:r>
    </w:p>
    <w:p w14:paraId="7CBB844B" w14:textId="77777777" w:rsidR="001C5F9E" w:rsidRPr="000A3F7B" w:rsidRDefault="001C5F9E" w:rsidP="001C5F9E">
      <w:pPr>
        <w:widowControl w:val="0"/>
        <w:rPr>
          <w:rFonts w:cs="Arial"/>
        </w:rPr>
      </w:pPr>
    </w:p>
    <w:p w14:paraId="40CF3DD0" w14:textId="77777777" w:rsidR="001C5F9E" w:rsidRDefault="001C5F9E" w:rsidP="001C5F9E">
      <w:pPr>
        <w:widowControl w:val="0"/>
        <w:rPr>
          <w:rFonts w:cs="Arial"/>
          <w:i/>
          <w:iCs/>
          <w:color w:val="BFBFBF" w:themeColor="background1" w:themeShade="BF"/>
          <w:sz w:val="18"/>
          <w:szCs w:val="18"/>
        </w:rPr>
      </w:pPr>
      <w:r w:rsidRPr="000A3F7B">
        <w:rPr>
          <w:rFonts w:cs="Arial"/>
        </w:rPr>
        <w:t xml:space="preserve">Izvajalec mora </w:t>
      </w:r>
      <w:r>
        <w:rPr>
          <w:rFonts w:cs="Arial"/>
        </w:rPr>
        <w:t>izjave iz prejšnjega odstavka</w:t>
      </w:r>
      <w:r w:rsidRPr="000A3F7B">
        <w:rPr>
          <w:rFonts w:cs="Arial"/>
        </w:rPr>
        <w:t xml:space="preserve"> poslati</w:t>
      </w:r>
      <w:r>
        <w:rPr>
          <w:rFonts w:cs="Arial"/>
        </w:rPr>
        <w:t xml:space="preserve"> naročniku</w:t>
      </w:r>
      <w:r w:rsidRPr="000A3F7B">
        <w:rPr>
          <w:rFonts w:cs="Arial"/>
        </w:rPr>
        <w:t xml:space="preserve"> najpozneje v 60 dneh od plačila zadnjega računa s strani naročnika. V primeru, da izvajalec naročniku v navedenem roku </w:t>
      </w:r>
      <w:r>
        <w:rPr>
          <w:rFonts w:cs="Arial"/>
        </w:rPr>
        <w:t xml:space="preserve">in tudi po dodatnem pozivu </w:t>
      </w:r>
      <w:r w:rsidRPr="000A3F7B">
        <w:rPr>
          <w:rFonts w:cs="Arial"/>
        </w:rPr>
        <w:t xml:space="preserve">ne posreduje izjave/izjav iz prejšnjega odstavka, naročnik Državni revizijski komisiji poda predlog za uvedbo postopka o prekršku iz 2. točke prvega odstavka 112. člena ZJN-3. </w:t>
      </w:r>
      <w:r w:rsidRPr="000A3F7B">
        <w:rPr>
          <w:rFonts w:cs="Arial"/>
          <w:i/>
          <w:iCs/>
          <w:color w:val="BFBFBF" w:themeColor="background1" w:themeShade="BF"/>
          <w:sz w:val="18"/>
          <w:szCs w:val="18"/>
        </w:rPr>
        <w:t>(uporabimo če podizvajalec ne zahteva neposredno plačilo)</w:t>
      </w:r>
    </w:p>
    <w:p w14:paraId="34CD351D" w14:textId="77777777" w:rsidR="00C62A91" w:rsidRPr="00C62A91" w:rsidRDefault="00C62A91" w:rsidP="00C62A91">
      <w:pPr>
        <w:rPr>
          <w:rFonts w:cs="Arial"/>
          <w:b/>
          <w:bCs/>
          <w:color w:val="BFBFBF" w:themeColor="background1" w:themeShade="BF"/>
          <w:sz w:val="18"/>
          <w:szCs w:val="18"/>
        </w:rPr>
      </w:pPr>
    </w:p>
    <w:p w14:paraId="3F7B5FD1" w14:textId="77777777" w:rsidR="00C62A91" w:rsidRPr="00C62A91" w:rsidRDefault="00C62A91" w:rsidP="00C62A91">
      <w:pPr>
        <w:keepNext/>
        <w:spacing w:before="240" w:after="60"/>
        <w:outlineLvl w:val="0"/>
        <w:rPr>
          <w:b/>
          <w:bCs/>
          <w:kern w:val="32"/>
          <w:sz w:val="24"/>
          <w:szCs w:val="32"/>
        </w:rPr>
      </w:pPr>
      <w:bookmarkStart w:id="11" w:name="_Toc94873887"/>
      <w:bookmarkStart w:id="12" w:name="_Toc127281850"/>
      <w:r w:rsidRPr="00C62A91">
        <w:rPr>
          <w:b/>
          <w:bCs/>
          <w:kern w:val="32"/>
          <w:sz w:val="24"/>
          <w:szCs w:val="32"/>
        </w:rPr>
        <w:t>NOTIFIKACIJSKA DOLŽNOST IZVAJALCA</w:t>
      </w:r>
      <w:bookmarkEnd w:id="11"/>
      <w:bookmarkEnd w:id="12"/>
    </w:p>
    <w:p w14:paraId="7B17BD4C" w14:textId="77777777" w:rsidR="00C62A91" w:rsidRPr="00C62A91" w:rsidRDefault="00C62A91" w:rsidP="00C62A91">
      <w:pPr>
        <w:rPr>
          <w:rFonts w:cs="Arial"/>
          <w:b/>
          <w:bCs/>
        </w:rPr>
      </w:pPr>
    </w:p>
    <w:p w14:paraId="58C60DC9"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10BB78E" w14:textId="77777777" w:rsidR="00C62A91" w:rsidRPr="00C62A91" w:rsidRDefault="00C62A91" w:rsidP="00C62A91">
      <w:r w:rsidRPr="00C62A91">
        <w:t xml:space="preserve">Izvajalec izjavlja, da je pred oddajo ponudbe preučil vso dokumentacijo v zvezi z oddajo javnega naročila, obstoječe stanje ter se seznanil z razmerami na lokaciji izvedbe del </w:t>
      </w:r>
      <w:r w:rsidRPr="00C62A91">
        <w:rPr>
          <w:rFonts w:cs="Tahoma"/>
        </w:rPr>
        <w:t>in nima dodatnih vprašanj, vezanih na predmet izvedbe del. Predmet izvedbe del je izvajalcu dobro poznan in v zvezi s tem izjavlja, da ni pomanjkljivosti, ki bi jih opazil kot skrben strokovnjak in ki bi vplivale na izvedbo del</w:t>
      </w:r>
      <w:r w:rsidRPr="00C62A91">
        <w:t>. Vsi riziki, ki izhajajo iz predhodno navedenega, so zajeti pogodbeni ceni v mejah, kot jih določa Obligacijski zakonik.</w:t>
      </w:r>
    </w:p>
    <w:p w14:paraId="798D8CC3" w14:textId="77777777" w:rsidR="00C62A91" w:rsidRPr="00C62A91" w:rsidRDefault="00C62A91" w:rsidP="00C62A91"/>
    <w:p w14:paraId="465E0E4C" w14:textId="77777777" w:rsidR="00C62A91" w:rsidRPr="00C62A91" w:rsidRDefault="00C62A91" w:rsidP="00C62A91">
      <w:r w:rsidRPr="00C62A91">
        <w:t>Izvajalec je dolžan vsako naknadno ugotovljeno pomanjkljivost dokumentacije nemudoma pisno sporočiti naročniku, razen če to zaradi nujnosti ni mogoče, in obenem pisno pojasniti, zakaj te pomanjkljivosti prej ni mogel ugotoviti. Vse pomanjkljivosti, ki bi jih moral izvajalec ugotoviti in nanje naročnika opozoriti prej, gredo v breme izvajalca in vse posledice, vključno z morebitnimi dodatnimi deli, ki so posledica teh pomanjkljivosti, mora nositi izvajalec.</w:t>
      </w:r>
    </w:p>
    <w:p w14:paraId="31EDBB54" w14:textId="3FE99D47" w:rsidR="00C62A91" w:rsidRPr="00C62A91" w:rsidRDefault="00C62A91" w:rsidP="00C62A91">
      <w:pPr>
        <w:rPr>
          <w:rFonts w:cs="Arial"/>
          <w:b/>
          <w:bCs/>
        </w:rPr>
      </w:pPr>
    </w:p>
    <w:p w14:paraId="3B7B724B" w14:textId="333A6FC5" w:rsidR="00005DA6" w:rsidRDefault="00005DA6" w:rsidP="00005DA6">
      <w:pPr>
        <w:pStyle w:val="Naslov1"/>
        <w:rPr>
          <w:szCs w:val="24"/>
        </w:rPr>
      </w:pPr>
      <w:bookmarkStart w:id="13" w:name="_Toc94873888"/>
      <w:bookmarkStart w:id="14" w:name="_Toc127281851"/>
      <w:r w:rsidRPr="00496839">
        <w:rPr>
          <w:szCs w:val="24"/>
        </w:rPr>
        <w:t xml:space="preserve">POGODBENA </w:t>
      </w:r>
      <w:r>
        <w:rPr>
          <w:szCs w:val="24"/>
        </w:rPr>
        <w:t xml:space="preserve">VREDNOST </w:t>
      </w:r>
      <w:bookmarkEnd w:id="13"/>
      <w:r w:rsidR="002E2198">
        <w:rPr>
          <w:szCs w:val="24"/>
        </w:rPr>
        <w:t>OZ. CENA</w:t>
      </w:r>
      <w:bookmarkEnd w:id="14"/>
    </w:p>
    <w:p w14:paraId="71312B75" w14:textId="09DC6B96" w:rsidR="00C62A91" w:rsidRPr="00C62A91" w:rsidRDefault="00005DA6" w:rsidP="00005DA6">
      <w:pPr>
        <w:rPr>
          <w:rFonts w:cs="Arial"/>
          <w:i/>
          <w:iCs/>
          <w:color w:val="BFBFBF" w:themeColor="background1" w:themeShade="BF"/>
          <w:sz w:val="18"/>
          <w:szCs w:val="18"/>
        </w:rPr>
      </w:pPr>
      <w:r w:rsidRPr="00C62A91">
        <w:rPr>
          <w:rFonts w:cs="Arial"/>
          <w:i/>
          <w:iCs/>
          <w:color w:val="BFBFBF" w:themeColor="background1" w:themeShade="BF"/>
          <w:sz w:val="18"/>
          <w:szCs w:val="18"/>
        </w:rPr>
        <w:t xml:space="preserve"> </w:t>
      </w:r>
      <w:r w:rsidR="00C62A91" w:rsidRPr="00C62A91">
        <w:rPr>
          <w:rFonts w:cs="Arial"/>
          <w:i/>
          <w:iCs/>
          <w:color w:val="BFBFBF" w:themeColor="background1" w:themeShade="BF"/>
          <w:sz w:val="18"/>
          <w:szCs w:val="18"/>
        </w:rPr>
        <w:t xml:space="preserve">(pri sklepanju pogodbe smiselno prilagoditi) </w:t>
      </w:r>
    </w:p>
    <w:p w14:paraId="065D2610" w14:textId="77777777" w:rsidR="00C62A91" w:rsidRPr="00C62A91" w:rsidRDefault="00C62A91" w:rsidP="00C62A91">
      <w:pPr>
        <w:rPr>
          <w:rFonts w:cs="Arial"/>
          <w:i/>
          <w:iCs/>
          <w:color w:val="BFBFBF" w:themeColor="background1" w:themeShade="BF"/>
          <w:sz w:val="18"/>
          <w:szCs w:val="18"/>
        </w:rPr>
      </w:pPr>
    </w:p>
    <w:p w14:paraId="3E89DF59"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tbl>
      <w:tblPr>
        <w:tblStyle w:val="Tabelamrea"/>
        <w:tblW w:w="0" w:type="auto"/>
        <w:jc w:val="center"/>
        <w:tblInd w:w="0" w:type="dxa"/>
        <w:tblLook w:val="04A0" w:firstRow="1" w:lastRow="0" w:firstColumn="1" w:lastColumn="0" w:noHBand="0" w:noVBand="1"/>
      </w:tblPr>
      <w:tblGrid>
        <w:gridCol w:w="6067"/>
        <w:gridCol w:w="2993"/>
      </w:tblGrid>
      <w:tr w:rsidR="00C62A91" w:rsidRPr="00C62A91" w14:paraId="07F55A8E" w14:textId="77777777" w:rsidTr="00005DA6">
        <w:trPr>
          <w:jc w:val="center"/>
        </w:trPr>
        <w:tc>
          <w:tcPr>
            <w:tcW w:w="6067" w:type="dxa"/>
            <w:vAlign w:val="center"/>
          </w:tcPr>
          <w:p w14:paraId="4A4A2143" w14:textId="2D015AEC" w:rsidR="00C62A91" w:rsidRPr="00C62A91" w:rsidRDefault="003C6479" w:rsidP="00C62A91">
            <w:pPr>
              <w:rPr>
                <w:rFonts w:cs="Arial"/>
              </w:rPr>
            </w:pPr>
            <w:r>
              <w:rPr>
                <w:rFonts w:cs="Arial"/>
              </w:rPr>
              <w:t xml:space="preserve"> </w:t>
            </w:r>
            <w:r w:rsidR="009E46AE">
              <w:rPr>
                <w:rFonts w:cs="Arial"/>
              </w:rPr>
              <w:t>P</w:t>
            </w:r>
            <w:r w:rsidR="00967F75">
              <w:rPr>
                <w:rFonts w:cs="Arial"/>
              </w:rPr>
              <w:t>ogodbena</w:t>
            </w:r>
            <w:r w:rsidR="00C62A91" w:rsidRPr="00C62A91">
              <w:rPr>
                <w:rFonts w:cs="Arial"/>
              </w:rPr>
              <w:t xml:space="preserve"> vrednost del iz ponudbenega predračuna OBR</w:t>
            </w:r>
            <w:r w:rsidR="009E46AE">
              <w:rPr>
                <w:rFonts w:cs="Arial"/>
              </w:rPr>
              <w:t xml:space="preserve"> </w:t>
            </w:r>
            <w:r w:rsidR="00C62A91" w:rsidRPr="00C62A91">
              <w:rPr>
                <w:rFonts w:cs="Arial"/>
              </w:rPr>
              <w:t>-</w:t>
            </w:r>
            <w:r w:rsidR="009E46AE">
              <w:rPr>
                <w:rFonts w:cs="Arial"/>
              </w:rPr>
              <w:t xml:space="preserve"> </w:t>
            </w:r>
            <w:r w:rsidR="00C62A91" w:rsidRPr="00C62A91">
              <w:rPr>
                <w:rFonts w:cs="Arial"/>
              </w:rPr>
              <w:t>2.19 (brez DDV) – »ključ v roke«</w:t>
            </w:r>
          </w:p>
        </w:tc>
        <w:tc>
          <w:tcPr>
            <w:tcW w:w="2993" w:type="dxa"/>
            <w:vAlign w:val="center"/>
          </w:tcPr>
          <w:p w14:paraId="18EAEF91" w14:textId="77777777" w:rsidR="00C62A91" w:rsidRPr="00C62A91" w:rsidRDefault="00C62A91" w:rsidP="00C62A91">
            <w:pPr>
              <w:jc w:val="right"/>
              <w:rPr>
                <w:rFonts w:cs="Arial"/>
              </w:rPr>
            </w:pPr>
            <w:r w:rsidRPr="00C62A91">
              <w:rPr>
                <w:rFonts w:cs="Arial"/>
              </w:rPr>
              <w:t>EUR</w:t>
            </w:r>
          </w:p>
        </w:tc>
      </w:tr>
    </w:tbl>
    <w:p w14:paraId="0CD5B86F" w14:textId="55C6FD58" w:rsidR="00C62A91" w:rsidRPr="00C62A91" w:rsidRDefault="00C62A91" w:rsidP="00C62A91">
      <w:pPr>
        <w:widowControl w:val="0"/>
        <w:tabs>
          <w:tab w:val="left" w:pos="9070"/>
        </w:tabs>
        <w:autoSpaceDE w:val="0"/>
        <w:autoSpaceDN w:val="0"/>
        <w:adjustRightInd w:val="0"/>
        <w:ind w:right="-2"/>
        <w:rPr>
          <w:rFonts w:cs="Arial"/>
          <w:sz w:val="24"/>
          <w:szCs w:val="24"/>
        </w:rPr>
      </w:pPr>
      <w:r w:rsidRPr="00C62A91">
        <w:rPr>
          <w:rFonts w:cs="Arial"/>
        </w:rPr>
        <w:t>(z besedo: …………………………………………………...………in …..…/100 EUR brez DDV)</w:t>
      </w:r>
    </w:p>
    <w:p w14:paraId="7E112E19" w14:textId="77777777" w:rsidR="00C62A91" w:rsidRPr="00C62A91" w:rsidRDefault="00C62A91" w:rsidP="00C62A91">
      <w:pPr>
        <w:numPr>
          <w:ilvl w:val="12"/>
          <w:numId w:val="0"/>
        </w:numPr>
      </w:pPr>
    </w:p>
    <w:p w14:paraId="2C5BB0D1" w14:textId="77777777" w:rsidR="006E743C" w:rsidRPr="00246038" w:rsidRDefault="006E743C" w:rsidP="006E743C">
      <w:pPr>
        <w:numPr>
          <w:ilvl w:val="12"/>
          <w:numId w:val="0"/>
        </w:numPr>
      </w:pPr>
      <w:r w:rsidRPr="00246038">
        <w:t>DDV se obračuna v skladu z veljavno zakonodajo.</w:t>
      </w:r>
    </w:p>
    <w:p w14:paraId="44DAB0F7" w14:textId="77777777" w:rsidR="006E743C" w:rsidRDefault="006E743C" w:rsidP="00C62A91">
      <w:pPr>
        <w:numPr>
          <w:ilvl w:val="12"/>
          <w:numId w:val="0"/>
        </w:numPr>
        <w:rPr>
          <w:rFonts w:asciiTheme="minorHAnsi" w:hAnsiTheme="minorHAnsi" w:cstheme="minorHAnsi"/>
        </w:rPr>
      </w:pPr>
    </w:p>
    <w:p w14:paraId="742262A0" w14:textId="127F9DF0" w:rsidR="00C62A91" w:rsidRPr="00C62A91" w:rsidRDefault="00C62A91" w:rsidP="00C62A91">
      <w:pPr>
        <w:numPr>
          <w:ilvl w:val="12"/>
          <w:numId w:val="0"/>
        </w:numPr>
        <w:rPr>
          <w:rFonts w:asciiTheme="minorHAnsi" w:hAnsiTheme="minorHAnsi" w:cstheme="minorHAnsi"/>
        </w:rPr>
      </w:pPr>
      <w:r w:rsidRPr="00C62A91">
        <w:rPr>
          <w:rFonts w:asciiTheme="minorHAnsi" w:hAnsiTheme="minorHAnsi" w:cstheme="minorHAnsi"/>
        </w:rPr>
        <w:t xml:space="preserve">Pogodbeni stranki sta soglasni, da je izvajalec za pogodbeni obseg del upravičen do plačila pogodbene cene na ključ. </w:t>
      </w:r>
    </w:p>
    <w:p w14:paraId="662E838B" w14:textId="77777777" w:rsidR="00C62A91" w:rsidRPr="00C62A91" w:rsidRDefault="00C62A91" w:rsidP="00C62A91">
      <w:pPr>
        <w:numPr>
          <w:ilvl w:val="12"/>
          <w:numId w:val="0"/>
        </w:numPr>
        <w:rPr>
          <w:rFonts w:asciiTheme="minorHAnsi" w:hAnsiTheme="minorHAnsi" w:cstheme="minorHAnsi"/>
        </w:rPr>
      </w:pPr>
    </w:p>
    <w:p w14:paraId="2179493C" w14:textId="5DD161F3" w:rsidR="00C62A91" w:rsidRPr="00C62A91" w:rsidRDefault="00C62A91" w:rsidP="00C62A91">
      <w:pPr>
        <w:numPr>
          <w:ilvl w:val="12"/>
          <w:numId w:val="0"/>
        </w:numPr>
      </w:pPr>
      <w:r w:rsidRPr="00C62A91">
        <w:rPr>
          <w:rFonts w:asciiTheme="minorHAnsi" w:hAnsiTheme="minorHAnsi" w:cstheme="minorHAnsi"/>
        </w:rPr>
        <w:lastRenderedPageBreak/>
        <w:t>P</w:t>
      </w:r>
      <w:r w:rsidRPr="00C62A91">
        <w:t>ogodbena cena na ključ je izračunana na podlagi opredelitev naročnika v razpisni dokumentaciji, na osnovi razpoložljive dokumentacije, o</w:t>
      </w:r>
      <w:r w:rsidR="002E2198">
        <w:t xml:space="preserve">gleda in preučitve lokacije </w:t>
      </w:r>
      <w:r w:rsidRPr="00C62A91">
        <w:t>ter strokovne analize vseh elementov del s strani kvalificiranega izvajalca.</w:t>
      </w:r>
    </w:p>
    <w:p w14:paraId="44FB3F30" w14:textId="77777777" w:rsidR="00C62A91" w:rsidRPr="00C62A91" w:rsidRDefault="00C62A91" w:rsidP="00C62A91">
      <w:pPr>
        <w:widowControl w:val="0"/>
        <w:rPr>
          <w:rFonts w:cs="Arial"/>
        </w:rPr>
      </w:pPr>
    </w:p>
    <w:p w14:paraId="75B3FDB5" w14:textId="77777777" w:rsidR="00C62A91" w:rsidRPr="00C62A91" w:rsidRDefault="00C62A91" w:rsidP="00C62A91">
      <w:pPr>
        <w:widowControl w:val="0"/>
        <w:rPr>
          <w:rFonts w:asciiTheme="minorHAnsi" w:hAnsiTheme="minorHAnsi" w:cstheme="minorHAnsi"/>
        </w:rPr>
      </w:pPr>
      <w:r w:rsidRPr="00C62A91">
        <w:rPr>
          <w:rFonts w:cs="Arial"/>
        </w:rPr>
        <w:t xml:space="preserve">Pogodbena cena na ključ tako zajema vse v pogodbi navedene stroške in morebitne popuste in je dokončna. </w:t>
      </w:r>
      <w:r w:rsidRPr="00C62A91">
        <w:rPr>
          <w:rFonts w:asciiTheme="minorHAnsi" w:hAnsiTheme="minorHAnsi" w:cstheme="minorHAnsi"/>
        </w:rPr>
        <w:t>Določilo »ključ v roke« razumeta pogodbeni stranki tako, da se pogodbena cena oz. vrednost v nobenem primeru ne bo spremenila. Izvajalec se izrecno odpoveduje pravici do povečanja cen po 656. členu OZ. Pogodbena cena na ključ vsebuje vse potrebne elemente za izvedbo vseh potrebnih del na predmetnem objektu do funkcionalne dovršitve vseh del, tudi presežna/manj dela, predvidljiva nepredvidena in nepredvidljiva nepredvidena dela.</w:t>
      </w:r>
    </w:p>
    <w:p w14:paraId="151910D4" w14:textId="77777777" w:rsidR="00C62A91" w:rsidRPr="00C62A91" w:rsidRDefault="00C62A91" w:rsidP="00C62A91">
      <w:pPr>
        <w:widowControl w:val="0"/>
        <w:rPr>
          <w:rFonts w:asciiTheme="minorHAnsi" w:hAnsiTheme="minorHAnsi" w:cstheme="minorHAnsi"/>
        </w:rPr>
      </w:pPr>
    </w:p>
    <w:p w14:paraId="7DA74318" w14:textId="77777777" w:rsidR="00C62A91" w:rsidRPr="00C62A91" w:rsidRDefault="00C62A91" w:rsidP="00C62A91">
      <w:pPr>
        <w:widowControl w:val="0"/>
        <w:rPr>
          <w:rFonts w:asciiTheme="minorHAnsi" w:hAnsiTheme="minorHAnsi" w:cstheme="minorHAnsi"/>
        </w:rPr>
      </w:pPr>
      <w:r w:rsidRPr="00C62A91">
        <w:rPr>
          <w:rFonts w:asciiTheme="minorHAnsi" w:hAnsiTheme="minorHAnsi" w:cstheme="minorHAnsi"/>
        </w:rPr>
        <w:t>V pogodbeno ceno na ključ so zajeti vsi stroški za izvedbo dogovorjenih del, predvidenih s projektno/tehnično dokumentacijo/popisi del, pa tudi dela in dobave, ki s projektno/tehnično dokumentacijo/popisi del niso predvidene, so pa predpisane z veljavnimi predpisi, soglasji in pravili stroke, ali če so potrebne za zagotovitev varnosti, stabilnosti in funkcionalnosti predmeta pogodbe v skladu z njegovim namenom, opisanim v razpisni in projektni dokumentaciji. V pogodbeno ceno na ključ so zajete tudi vse morebitne potrebne spremembe projektne dokumentacije in morebitne spremembe druge potrebne dokumentacije zaradi napak in pomanjkljivosti v projektni dokumentaciji, neizvedljivosti projektne dokumentacije ipd., kar bi izvajalec moral in mogel predvideti pred rokom za oddajo ponudbe. Pogodbena cena na ključ vsebuje tudi vsa posledična dela in dobave po spremenjeni projektni dokumentaciji.</w:t>
      </w:r>
    </w:p>
    <w:p w14:paraId="14C5E4C2" w14:textId="77777777" w:rsidR="00C62A91" w:rsidRPr="00C62A91" w:rsidRDefault="00C62A91" w:rsidP="00C62A91">
      <w:pPr>
        <w:widowControl w:val="0"/>
        <w:rPr>
          <w:rFonts w:asciiTheme="minorHAnsi" w:hAnsiTheme="minorHAnsi" w:cstheme="minorHAnsi"/>
        </w:rPr>
      </w:pPr>
    </w:p>
    <w:p w14:paraId="06E5B5D4" w14:textId="77777777" w:rsidR="00C62A91" w:rsidRPr="00C62A91" w:rsidRDefault="00C62A91" w:rsidP="00C62A91">
      <w:pPr>
        <w:widowControl w:val="0"/>
        <w:rPr>
          <w:rFonts w:asciiTheme="minorHAnsi" w:hAnsiTheme="minorHAnsi" w:cstheme="minorHAnsi"/>
        </w:rPr>
      </w:pPr>
      <w:r w:rsidRPr="00C62A91">
        <w:rPr>
          <w:rFonts w:asciiTheme="minorHAnsi" w:hAnsiTheme="minorHAnsi" w:cstheme="minorHAnsi"/>
        </w:rPr>
        <w:t>Izvajalec izrecno potrjuje, da je seznanjen s projektno/tehnično dokumentacijo/popisom del in ostalimi pogoji, po katerih bo dela izvajal, in se v naprej odpoveduje vsakršnemu zahtevku iz naslova nepredvidenih pogojev za delo, nepopolnega, nezadostnega in/ali neustreznega popisa del oziroma tehnične dokumentacije, nepopolnega in/ali nezadostnega ogleda lokacije del ali opustitve tega ogleda ter se zavezuje, da bo tovrstne pomanjkljivosti ustrezno saniral na lastne stroške, ne da bi zaradi tega trpel rok gradnje, kvaliteta vgrajenega materiala ali izvedenih del, funkcionalnost posameznih delov ali celote, na način, ki ga bo predhodno uskladil z naročnikom.</w:t>
      </w:r>
    </w:p>
    <w:p w14:paraId="357D4734" w14:textId="77777777" w:rsidR="00C62A91" w:rsidRPr="00C62A91" w:rsidRDefault="00C62A91" w:rsidP="00C62A91">
      <w:pPr>
        <w:numPr>
          <w:ilvl w:val="12"/>
          <w:numId w:val="0"/>
        </w:numPr>
        <w:rPr>
          <w:rFonts w:cs="Arial"/>
        </w:rPr>
      </w:pPr>
    </w:p>
    <w:p w14:paraId="222170C8" w14:textId="705EC598" w:rsidR="00C62A91" w:rsidRPr="00C62A91" w:rsidRDefault="00C62A91" w:rsidP="00C62A91">
      <w:pPr>
        <w:numPr>
          <w:ilvl w:val="12"/>
          <w:numId w:val="0"/>
        </w:numPr>
      </w:pPr>
      <w:r w:rsidRPr="00C62A91">
        <w:t>Izvajalec poskrbi, da se stare dele objekta in opreme, ki se odstranijo in nadomestijo z novo, odpelje na ustrezno deponijo oziroma na uničenje. Izvajalec je dolžan naročniku v roku 30 dni od zaključene demontaže predložiti kopije ustreznih listin, ki potrjujejo, da so bili ti deli objekta oz. opreme ustrezno izločeni oz. uničeni. Izvajalec s podpisom pogodbe potrjuje, da so vsi stroški, povezani z odstranitvijo oziroma uničenjem starih delov objekta in opreme že vključeni v pogodbeno ceno in jih ne bo posebej zaračunal. V primeru, da imajo stari deli objekta / opreme še določeno uporabno vrednost in bo te dele izvajalec prodal, je to že upoštevano pri skupni pogodbeni vrednosti. Dokler izvajalec ne predloži ustreznih listin ni upravičen do plačila situacije/ računa.</w:t>
      </w:r>
    </w:p>
    <w:p w14:paraId="77F068CB" w14:textId="77777777" w:rsidR="00C62A91" w:rsidRPr="00C62A91" w:rsidRDefault="00C62A91" w:rsidP="00C62A91">
      <w:pPr>
        <w:numPr>
          <w:ilvl w:val="12"/>
          <w:numId w:val="0"/>
        </w:numPr>
      </w:pPr>
    </w:p>
    <w:p w14:paraId="5CF1202A"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96BE52B" w14:textId="77777777" w:rsidR="00C62A91" w:rsidRPr="00C62A91" w:rsidRDefault="00C62A91" w:rsidP="00C62A91">
      <w:pPr>
        <w:numPr>
          <w:ilvl w:val="12"/>
          <w:numId w:val="0"/>
        </w:numPr>
        <w:rPr>
          <w:rFonts w:cs="Arial"/>
        </w:rPr>
      </w:pPr>
      <w:r w:rsidRPr="00C62A91">
        <w:rPr>
          <w:rFonts w:cs="Arial"/>
        </w:rPr>
        <w:t>Pogodbena cena vključuje tudi vse navedene stroške:</w:t>
      </w:r>
    </w:p>
    <w:p w14:paraId="2B436A67" w14:textId="77777777" w:rsidR="00C62A91" w:rsidRPr="00C62A91" w:rsidRDefault="00C62A91" w:rsidP="00C62A91">
      <w:pPr>
        <w:numPr>
          <w:ilvl w:val="0"/>
          <w:numId w:val="41"/>
        </w:numPr>
        <w:tabs>
          <w:tab w:val="left" w:pos="1068"/>
        </w:tabs>
        <w:rPr>
          <w:rFonts w:eastAsia="Arial" w:cs="Arial"/>
        </w:rPr>
      </w:pPr>
      <w:r w:rsidRPr="00C62A91">
        <w:rPr>
          <w:rFonts w:cs="Arial"/>
        </w:rPr>
        <w:t>dajatev, taks, prispevkov in morebitnih drugih obveznosti, ki jih mora plačati izvajalec za opremo, material, delovno silo, meritve, preizkuse in s tem v zvezi pridobivanje ustreznih potrdil, certifikatov;</w:t>
      </w:r>
    </w:p>
    <w:p w14:paraId="5455CBB5" w14:textId="17BF879F" w:rsidR="00C62A91" w:rsidRPr="00C62A91" w:rsidRDefault="00C62A91" w:rsidP="00C62A91">
      <w:pPr>
        <w:numPr>
          <w:ilvl w:val="0"/>
          <w:numId w:val="41"/>
        </w:numPr>
        <w:tabs>
          <w:tab w:val="left" w:pos="1068"/>
        </w:tabs>
        <w:rPr>
          <w:rFonts w:cs="Arial"/>
        </w:rPr>
      </w:pPr>
      <w:r w:rsidRPr="00C62A91">
        <w:rPr>
          <w:rFonts w:cs="Arial"/>
        </w:rPr>
        <w:t>finančnih zavarovanj, morebitnega financiranja in zavarovanja;</w:t>
      </w:r>
    </w:p>
    <w:p w14:paraId="7A74B3DF" w14:textId="77777777" w:rsidR="00C62A91" w:rsidRPr="00C62A91" w:rsidRDefault="00C62A91" w:rsidP="00C62A91">
      <w:pPr>
        <w:numPr>
          <w:ilvl w:val="0"/>
          <w:numId w:val="41"/>
        </w:numPr>
        <w:tabs>
          <w:tab w:val="left" w:pos="1068"/>
        </w:tabs>
        <w:rPr>
          <w:rFonts w:cs="Arial"/>
        </w:rPr>
      </w:pPr>
      <w:r w:rsidRPr="00C62A91">
        <w:rPr>
          <w:rFonts w:cs="Arial"/>
        </w:rPr>
        <w:t>organizacije posla;</w:t>
      </w:r>
    </w:p>
    <w:p w14:paraId="6A255909" w14:textId="77777777" w:rsidR="00C62A91" w:rsidRPr="00C62A91" w:rsidRDefault="00C62A91" w:rsidP="00C62A91">
      <w:pPr>
        <w:numPr>
          <w:ilvl w:val="0"/>
          <w:numId w:val="41"/>
        </w:numPr>
        <w:tabs>
          <w:tab w:val="left" w:pos="1068"/>
        </w:tabs>
        <w:rPr>
          <w:rFonts w:cs="Arial"/>
        </w:rPr>
      </w:pPr>
      <w:r w:rsidRPr="00C62A91">
        <w:rPr>
          <w:rFonts w:cs="Arial"/>
        </w:rPr>
        <w:t>imenovanja in delovanja odgovornih oseb gradnje (vodja gradnje, vodje del) za prevzeta dela in v skladu z aktualno gradbeno zakonodajo;</w:t>
      </w:r>
    </w:p>
    <w:p w14:paraId="35D5A52F" w14:textId="77777777" w:rsidR="00C62A91" w:rsidRPr="00C62A91" w:rsidRDefault="00C62A91" w:rsidP="00C62A91">
      <w:pPr>
        <w:numPr>
          <w:ilvl w:val="0"/>
          <w:numId w:val="41"/>
        </w:numPr>
        <w:tabs>
          <w:tab w:val="left" w:pos="1068"/>
        </w:tabs>
        <w:rPr>
          <w:rFonts w:cs="Arial"/>
        </w:rPr>
      </w:pPr>
      <w:r w:rsidRPr="00C62A91">
        <w:rPr>
          <w:rFonts w:cs="Arial"/>
        </w:rPr>
        <w:t>organizacije, ureditve, zavarovanja in varovanja gradbišča (razen »varnostnega načrta« in »požarne straže« v skladu z Zakonom o varnosti in zdravju pri delu, ki ju izvede oz. naroči naročnik);</w:t>
      </w:r>
    </w:p>
    <w:p w14:paraId="602EB9AA" w14:textId="77777777" w:rsidR="00C62A91" w:rsidRPr="00C62A91" w:rsidRDefault="00C62A91" w:rsidP="00C62A91">
      <w:pPr>
        <w:numPr>
          <w:ilvl w:val="0"/>
          <w:numId w:val="41"/>
        </w:numPr>
        <w:tabs>
          <w:tab w:val="left" w:pos="1068"/>
        </w:tabs>
        <w:rPr>
          <w:rFonts w:cs="Arial"/>
        </w:rPr>
      </w:pPr>
      <w:r w:rsidRPr="00C62A91">
        <w:rPr>
          <w:rFonts w:cs="Arial"/>
        </w:rPr>
        <w:lastRenderedPageBreak/>
        <w:t>pomožnih začasnih objektov (kontejnerji, sanitarije, nadstrešnice, ute, ipd.);</w:t>
      </w:r>
    </w:p>
    <w:p w14:paraId="7B95946F" w14:textId="77777777" w:rsidR="00C62A91" w:rsidRPr="00C62A91" w:rsidRDefault="00C62A91" w:rsidP="00C62A91">
      <w:pPr>
        <w:numPr>
          <w:ilvl w:val="0"/>
          <w:numId w:val="41"/>
        </w:numPr>
        <w:tabs>
          <w:tab w:val="left" w:pos="1068"/>
        </w:tabs>
        <w:rPr>
          <w:rFonts w:cs="Arial"/>
        </w:rPr>
      </w:pPr>
      <w:r w:rsidRPr="00C62A91">
        <w:rPr>
          <w:rFonts w:cs="Arial"/>
        </w:rPr>
        <w:t>pripravljalnih, pomožnih in spremljajočih del;</w:t>
      </w:r>
    </w:p>
    <w:p w14:paraId="346C52D2" w14:textId="77777777" w:rsidR="00C62A91" w:rsidRPr="00C62A91" w:rsidRDefault="00C62A91" w:rsidP="00C62A91">
      <w:pPr>
        <w:numPr>
          <w:ilvl w:val="0"/>
          <w:numId w:val="41"/>
        </w:numPr>
        <w:tabs>
          <w:tab w:val="left" w:pos="1068"/>
        </w:tabs>
        <w:rPr>
          <w:rFonts w:cs="Arial"/>
        </w:rPr>
      </w:pPr>
      <w:r w:rsidRPr="00C62A91">
        <w:rPr>
          <w:rFonts w:cs="Arial"/>
        </w:rPr>
        <w:t>sodelovanja na koordinacijskih sestankih in tehničnih pregledih;</w:t>
      </w:r>
    </w:p>
    <w:p w14:paraId="3AB21CBA" w14:textId="77777777" w:rsidR="00C62A91" w:rsidRPr="00C62A91" w:rsidRDefault="00C62A91" w:rsidP="00C62A91">
      <w:pPr>
        <w:numPr>
          <w:ilvl w:val="0"/>
          <w:numId w:val="41"/>
        </w:numPr>
        <w:tabs>
          <w:tab w:val="left" w:pos="1068"/>
        </w:tabs>
        <w:rPr>
          <w:rFonts w:cs="Arial"/>
        </w:rPr>
      </w:pPr>
      <w:r w:rsidRPr="00C62A91">
        <w:rPr>
          <w:rFonts w:cs="Arial"/>
        </w:rPr>
        <w:t>nabave, dobave in vgradnje potrebnega materiala, naprav in opreme;</w:t>
      </w:r>
    </w:p>
    <w:p w14:paraId="5E04EEA0" w14:textId="77777777" w:rsidR="00C62A91" w:rsidRPr="00C62A91" w:rsidRDefault="00C62A91" w:rsidP="00C62A91">
      <w:pPr>
        <w:numPr>
          <w:ilvl w:val="0"/>
          <w:numId w:val="41"/>
        </w:numPr>
        <w:tabs>
          <w:tab w:val="left" w:pos="1068"/>
        </w:tabs>
        <w:rPr>
          <w:rFonts w:cs="Arial"/>
        </w:rPr>
      </w:pPr>
      <w:r w:rsidRPr="00C62A91">
        <w:rPr>
          <w:rFonts w:cs="Arial"/>
        </w:rPr>
        <w:t>skladiščenja materiala, naprav in opreme, vključno z zavarovanjem in varovanjem;</w:t>
      </w:r>
    </w:p>
    <w:p w14:paraId="7E434EE8" w14:textId="77777777" w:rsidR="00C62A91" w:rsidRPr="00C62A91" w:rsidRDefault="00C62A91" w:rsidP="00C62A91">
      <w:pPr>
        <w:numPr>
          <w:ilvl w:val="0"/>
          <w:numId w:val="41"/>
        </w:numPr>
        <w:tabs>
          <w:tab w:val="left" w:pos="1068"/>
        </w:tabs>
        <w:rPr>
          <w:rFonts w:cs="Arial"/>
        </w:rPr>
      </w:pPr>
      <w:r w:rsidRPr="00C62A91">
        <w:rPr>
          <w:rFonts w:cs="Arial"/>
        </w:rPr>
        <w:t>dobave, montaže, demontaže in odvoza potrebnih delovnih dvigal, odrov, pomožnih ramp in konstrukcij, zaščitnih ograj, ipd.;</w:t>
      </w:r>
    </w:p>
    <w:p w14:paraId="773711DD" w14:textId="77777777" w:rsidR="00C62A91" w:rsidRPr="00C62A91" w:rsidRDefault="00C62A91" w:rsidP="00C62A91">
      <w:pPr>
        <w:numPr>
          <w:ilvl w:val="0"/>
          <w:numId w:val="41"/>
        </w:numPr>
        <w:tabs>
          <w:tab w:val="left" w:pos="1068"/>
        </w:tabs>
        <w:rPr>
          <w:rFonts w:cs="Arial"/>
        </w:rPr>
      </w:pPr>
      <w:r w:rsidRPr="00C62A91">
        <w:rPr>
          <w:rFonts w:cs="Arial"/>
        </w:rPr>
        <w:t>potrebne gradbene mehanizacije in transportnih naprav ter vozil;</w:t>
      </w:r>
    </w:p>
    <w:p w14:paraId="16B54798" w14:textId="77777777" w:rsidR="00C62A91" w:rsidRPr="00C62A91" w:rsidRDefault="00C62A91" w:rsidP="00C62A91">
      <w:pPr>
        <w:numPr>
          <w:ilvl w:val="0"/>
          <w:numId w:val="41"/>
        </w:numPr>
        <w:tabs>
          <w:tab w:val="left" w:pos="1068"/>
        </w:tabs>
        <w:rPr>
          <w:rFonts w:cs="Arial"/>
        </w:rPr>
      </w:pPr>
      <w:r w:rsidRPr="00C62A91">
        <w:rPr>
          <w:rFonts w:cs="Arial"/>
        </w:rPr>
        <w:t>drugih delovnih sredstev;</w:t>
      </w:r>
    </w:p>
    <w:p w14:paraId="438852E2" w14:textId="77777777" w:rsidR="00C62A91" w:rsidRPr="00C62A91" w:rsidRDefault="00C62A91" w:rsidP="00C62A91">
      <w:pPr>
        <w:numPr>
          <w:ilvl w:val="0"/>
          <w:numId w:val="41"/>
        </w:numPr>
        <w:tabs>
          <w:tab w:val="left" w:pos="1068"/>
        </w:tabs>
        <w:rPr>
          <w:rFonts w:cs="Arial"/>
        </w:rPr>
      </w:pPr>
      <w:r w:rsidRPr="00C62A91">
        <w:rPr>
          <w:rFonts w:cs="Arial"/>
        </w:rPr>
        <w:t xml:space="preserve">primernih gradbiščnih priključnih mest (gradbeni </w:t>
      </w:r>
      <w:proofErr w:type="spellStart"/>
      <w:r w:rsidRPr="00C62A91">
        <w:rPr>
          <w:rFonts w:cs="Arial"/>
        </w:rPr>
        <w:t>razdelilci</w:t>
      </w:r>
      <w:proofErr w:type="spellEnd"/>
      <w:r w:rsidRPr="00C62A91">
        <w:rPr>
          <w:rFonts w:cs="Arial"/>
        </w:rPr>
        <w:t xml:space="preserve"> z zaščito, števci porabe el. energije in vode, ipd.);</w:t>
      </w:r>
    </w:p>
    <w:p w14:paraId="5FE07893" w14:textId="77777777" w:rsidR="00C62A91" w:rsidRPr="00C62A91" w:rsidRDefault="00C62A91" w:rsidP="00C62A91">
      <w:pPr>
        <w:numPr>
          <w:ilvl w:val="0"/>
          <w:numId w:val="41"/>
        </w:numPr>
        <w:tabs>
          <w:tab w:val="left" w:pos="1068"/>
        </w:tabs>
        <w:rPr>
          <w:rFonts w:cs="Arial"/>
        </w:rPr>
      </w:pPr>
      <w:r w:rsidRPr="00C62A91">
        <w:rPr>
          <w:rFonts w:cs="Arial"/>
        </w:rPr>
        <w:t>delovne sile in vseh z njo povezanih stroškov;</w:t>
      </w:r>
    </w:p>
    <w:p w14:paraId="417E7C63" w14:textId="77777777" w:rsidR="00C62A91" w:rsidRPr="00C62A91" w:rsidRDefault="00C62A91" w:rsidP="00C62A91">
      <w:pPr>
        <w:numPr>
          <w:ilvl w:val="0"/>
          <w:numId w:val="41"/>
        </w:numPr>
        <w:tabs>
          <w:tab w:val="left" w:pos="1068"/>
        </w:tabs>
        <w:rPr>
          <w:rFonts w:cs="Arial"/>
        </w:rPr>
      </w:pPr>
      <w:r w:rsidRPr="00C62A91">
        <w:rPr>
          <w:rFonts w:cs="Arial"/>
        </w:rPr>
        <w:t>morebitnih demontaž in ponovne montaže, začasnih in trajnih prevezav vseh obstoječih inštalacij, naprav, opreme, dostopnih poti, vodotokov, ki začasno ali trajno ovirajo izvedbo pogodbenih del tudi če te v pogodbeni specifikaciji niso posebej opredeljene;</w:t>
      </w:r>
    </w:p>
    <w:p w14:paraId="2C76CBC4" w14:textId="77777777" w:rsidR="00C62A91" w:rsidRPr="00C62A91" w:rsidRDefault="00C62A91" w:rsidP="00C62A91">
      <w:pPr>
        <w:numPr>
          <w:ilvl w:val="0"/>
          <w:numId w:val="41"/>
        </w:numPr>
        <w:tabs>
          <w:tab w:val="left" w:pos="1068"/>
        </w:tabs>
        <w:rPr>
          <w:rFonts w:cs="Arial"/>
        </w:rPr>
      </w:pPr>
      <w:r w:rsidRPr="00C62A91">
        <w:rPr>
          <w:rFonts w:cs="Arial"/>
        </w:rPr>
        <w:t>vzdrževanja in čiščenja začasnih dostopnih poti in okolice, tako znotraj skladišča kot tudi javnih – zunaj skladišča, ki bi jih uporabljal in onesnažil izvajalec v sklopu izvajanja del po tej predmetni pogodbi;</w:t>
      </w:r>
    </w:p>
    <w:p w14:paraId="6473E3F6" w14:textId="77777777" w:rsidR="00C62A91" w:rsidRPr="00C62A91" w:rsidRDefault="00C62A91" w:rsidP="00C62A91">
      <w:pPr>
        <w:numPr>
          <w:ilvl w:val="0"/>
          <w:numId w:val="41"/>
        </w:numPr>
        <w:tabs>
          <w:tab w:val="left" w:pos="1068"/>
        </w:tabs>
        <w:rPr>
          <w:rFonts w:cs="Arial"/>
        </w:rPr>
      </w:pPr>
      <w:r w:rsidRPr="00C62A91">
        <w:rPr>
          <w:rFonts w:cs="Arial"/>
        </w:rPr>
        <w:t>zunanjih (izven skladišča) in notranjih (znotraj skladišča) transportov, natovarjanja, raztovarjanja materiala, naprav in opreme ter ustrezne embalaže in transportnega zavarovanja za vrednosti nad 10.000,00 EUR;</w:t>
      </w:r>
    </w:p>
    <w:p w14:paraId="4CFD3254" w14:textId="77777777" w:rsidR="00C62A91" w:rsidRPr="00C62A91" w:rsidRDefault="00C62A91" w:rsidP="00C62A91">
      <w:pPr>
        <w:numPr>
          <w:ilvl w:val="0"/>
          <w:numId w:val="41"/>
        </w:numPr>
        <w:tabs>
          <w:tab w:val="left" w:pos="1068"/>
        </w:tabs>
        <w:rPr>
          <w:rFonts w:cs="Arial"/>
        </w:rPr>
      </w:pPr>
      <w:r w:rsidRPr="00C62A91">
        <w:rPr>
          <w:rFonts w:cs="Arial"/>
        </w:rPr>
        <w:t>izvajanja ukrepov varnosti in zdravja pri delu, varstva pred požari (razen požarne straže), proti eksplozijske varnosti in varovanja okolja;</w:t>
      </w:r>
    </w:p>
    <w:p w14:paraId="288091D1" w14:textId="77777777" w:rsidR="00C62A91" w:rsidRPr="00C62A91" w:rsidRDefault="00C62A91" w:rsidP="00C62A91">
      <w:pPr>
        <w:numPr>
          <w:ilvl w:val="0"/>
          <w:numId w:val="41"/>
        </w:numPr>
        <w:tabs>
          <w:tab w:val="left" w:pos="1068"/>
        </w:tabs>
        <w:rPr>
          <w:rFonts w:cs="Arial"/>
        </w:rPr>
      </w:pPr>
      <w:r w:rsidRPr="00C62A91">
        <w:rPr>
          <w:rFonts w:cs="Arial"/>
        </w:rPr>
        <w:t>osebne varovalne opreme delovne sile;</w:t>
      </w:r>
    </w:p>
    <w:p w14:paraId="6766B579" w14:textId="77777777" w:rsidR="00C62A91" w:rsidRPr="00C62A91" w:rsidRDefault="00C62A91" w:rsidP="00C62A91">
      <w:pPr>
        <w:numPr>
          <w:ilvl w:val="0"/>
          <w:numId w:val="41"/>
        </w:numPr>
        <w:tabs>
          <w:tab w:val="left" w:pos="1068"/>
        </w:tabs>
        <w:rPr>
          <w:rFonts w:cs="Arial"/>
        </w:rPr>
      </w:pPr>
      <w:r w:rsidRPr="00C62A91">
        <w:rPr>
          <w:rFonts w:cs="Arial"/>
        </w:rPr>
        <w:t>sprotnega čiščenja gradbišča, odstranjevanja odpadkov in vzdrževanja gradbišča v primernem stanju;</w:t>
      </w:r>
    </w:p>
    <w:p w14:paraId="6A4CC5C9" w14:textId="77777777" w:rsidR="00C62A91" w:rsidRPr="00C62A91" w:rsidRDefault="00C62A91" w:rsidP="00C62A91">
      <w:pPr>
        <w:numPr>
          <w:ilvl w:val="0"/>
          <w:numId w:val="41"/>
        </w:numPr>
        <w:tabs>
          <w:tab w:val="left" w:pos="1068"/>
        </w:tabs>
        <w:rPr>
          <w:rFonts w:cs="Arial"/>
        </w:rPr>
      </w:pPr>
      <w:r w:rsidRPr="00C62A91">
        <w:rPr>
          <w:rFonts w:cs="Arial"/>
        </w:rPr>
        <w:t>zaključnih del na gradbišču (odstranitev in odvoz delovnih sredstev, pomožnih objektov, pomožnih konstrukcij, odvečnega materiala) in odvoza odpadkov na urejeno deponijo v skladu s predpisi o ravnanju z odpadki ter vzpostavitve prvotnega stanja, kjer bo to potrebno;</w:t>
      </w:r>
    </w:p>
    <w:p w14:paraId="1E4CA044" w14:textId="77777777" w:rsidR="00C62A91" w:rsidRPr="00C62A91" w:rsidRDefault="00C62A91" w:rsidP="00C62A91">
      <w:pPr>
        <w:numPr>
          <w:ilvl w:val="0"/>
          <w:numId w:val="41"/>
        </w:numPr>
        <w:tabs>
          <w:tab w:val="left" w:pos="1068"/>
        </w:tabs>
        <w:rPr>
          <w:rFonts w:cs="Arial"/>
        </w:rPr>
      </w:pPr>
      <w:r w:rsidRPr="00C62A91">
        <w:rPr>
          <w:rFonts w:cs="Arial"/>
        </w:rPr>
        <w:t>deponiranja odpadkov v skladu s predpisi o ravnanju z odpadki;</w:t>
      </w:r>
    </w:p>
    <w:p w14:paraId="7CAD07EC" w14:textId="77777777" w:rsidR="00C62A91" w:rsidRPr="00C62A91" w:rsidRDefault="00C62A91" w:rsidP="00C62A91">
      <w:pPr>
        <w:numPr>
          <w:ilvl w:val="0"/>
          <w:numId w:val="41"/>
        </w:numPr>
        <w:tabs>
          <w:tab w:val="left" w:pos="1068"/>
        </w:tabs>
        <w:rPr>
          <w:rFonts w:cs="Arial"/>
        </w:rPr>
      </w:pPr>
      <w:r w:rsidRPr="00C62A91">
        <w:rPr>
          <w:rFonts w:cs="Arial"/>
        </w:rPr>
        <w:t>predpisanih kontrol materialov, naprav in opreme z dokazili o skladnosti in drugih poročil ter kontrole zagotavljanja kvalitete potrebnih za uspešno izvedbo tehničnega pregleda in primopredajo del, pri čemer morajo biti predani dokumenti obvezno prevedeni v slovenščino in nostrificirani s strani pooblaščene institucije v Republiki Sloveniji, če to zahtevajo predpisi;</w:t>
      </w:r>
    </w:p>
    <w:p w14:paraId="1515E3EB" w14:textId="50C0BF86" w:rsidR="00C62A91" w:rsidRPr="00C62A91" w:rsidRDefault="00C62A91" w:rsidP="00C62A91">
      <w:pPr>
        <w:numPr>
          <w:ilvl w:val="0"/>
          <w:numId w:val="41"/>
        </w:numPr>
        <w:tabs>
          <w:tab w:val="left" w:pos="1068"/>
        </w:tabs>
        <w:rPr>
          <w:rFonts w:cs="Arial"/>
        </w:rPr>
      </w:pPr>
      <w:r w:rsidRPr="00C62A91">
        <w:rPr>
          <w:rFonts w:cs="Arial"/>
        </w:rPr>
        <w:t>meritev, preizkušanj/testiranj in šolanja uporabnika;</w:t>
      </w:r>
    </w:p>
    <w:p w14:paraId="03D57987" w14:textId="77777777" w:rsidR="00C62A91" w:rsidRPr="00C62A91" w:rsidRDefault="00C62A91" w:rsidP="00C62A91">
      <w:pPr>
        <w:numPr>
          <w:ilvl w:val="0"/>
          <w:numId w:val="41"/>
        </w:numPr>
        <w:tabs>
          <w:tab w:val="left" w:pos="1068"/>
        </w:tabs>
        <w:rPr>
          <w:rFonts w:cs="Arial"/>
        </w:rPr>
      </w:pPr>
      <w:r w:rsidRPr="00C62A91">
        <w:rPr>
          <w:rFonts w:cs="Arial"/>
        </w:rPr>
        <w:t>izdelave celotne primopredajne dokumentacije v zahtevanem številu izvodov - natisnjene in elektronske v izvorni obliki dokumentov (.</w:t>
      </w:r>
      <w:proofErr w:type="spellStart"/>
      <w:r w:rsidRPr="00C62A91">
        <w:rPr>
          <w:rFonts w:cs="Arial"/>
        </w:rPr>
        <w:t>dwg</w:t>
      </w:r>
      <w:proofErr w:type="spellEnd"/>
      <w:r w:rsidRPr="00C62A91">
        <w:rPr>
          <w:rFonts w:cs="Arial"/>
        </w:rPr>
        <w:t>, .</w:t>
      </w:r>
      <w:proofErr w:type="spellStart"/>
      <w:r w:rsidRPr="00C62A91">
        <w:rPr>
          <w:rFonts w:cs="Arial"/>
        </w:rPr>
        <w:t>doc</w:t>
      </w:r>
      <w:proofErr w:type="spellEnd"/>
      <w:r w:rsidRPr="00C62A91">
        <w:rPr>
          <w:rFonts w:cs="Arial"/>
        </w:rPr>
        <w:t>, .</w:t>
      </w:r>
      <w:proofErr w:type="spellStart"/>
      <w:r w:rsidRPr="00C62A91">
        <w:rPr>
          <w:rFonts w:cs="Arial"/>
        </w:rPr>
        <w:t>xls</w:t>
      </w:r>
      <w:proofErr w:type="spellEnd"/>
      <w:r w:rsidRPr="00C62A91">
        <w:rPr>
          <w:rFonts w:cs="Arial"/>
        </w:rPr>
        <w:t xml:space="preserve">, licenčnine in aplikativna programska koda, varnostne kode in ključi, fotografije različnih formatov), ki omogoča naročniku neomejeno nadaljnjo rabo (brez avtorskih in drugih zahtev izvajalca, razen za standardne licenčne programe različnih proizvajalcev (kot npr. Microsoft) ter </w:t>
      </w:r>
    </w:p>
    <w:p w14:paraId="2FA3EAA3" w14:textId="77777777" w:rsidR="00C62A91" w:rsidRPr="00C62A91" w:rsidRDefault="00C62A91" w:rsidP="00C62A91">
      <w:pPr>
        <w:numPr>
          <w:ilvl w:val="0"/>
          <w:numId w:val="41"/>
        </w:numPr>
        <w:tabs>
          <w:tab w:val="left" w:pos="1068"/>
        </w:tabs>
        <w:rPr>
          <w:rFonts w:cs="Arial"/>
        </w:rPr>
      </w:pPr>
      <w:r w:rsidRPr="00C62A91">
        <w:rPr>
          <w:rFonts w:cs="Arial"/>
        </w:rPr>
        <w:t>ostali neopredeljeni stroški za dela in dogodke, ki bi lahko nastali med izvajanjem del in so potrebni za kakovostno izvedbo pogodbenih del.</w:t>
      </w:r>
    </w:p>
    <w:p w14:paraId="3E6D4AB4" w14:textId="77777777" w:rsidR="00C62A91" w:rsidRPr="00C62A91" w:rsidRDefault="00C62A91" w:rsidP="00C62A91">
      <w:pPr>
        <w:numPr>
          <w:ilvl w:val="12"/>
          <w:numId w:val="0"/>
        </w:numPr>
        <w:rPr>
          <w:rFonts w:cs="Arial"/>
        </w:rPr>
      </w:pPr>
    </w:p>
    <w:p w14:paraId="01D7ACEB" w14:textId="7F495ECE"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D9DFC0A" w14:textId="138219D0" w:rsidR="00BC0555" w:rsidRPr="00C62A91" w:rsidRDefault="00BC0555" w:rsidP="00C62A91">
      <w:pPr>
        <w:rPr>
          <w:rFonts w:asciiTheme="minorHAnsi" w:hAnsiTheme="minorHAnsi" w:cstheme="minorHAnsi"/>
          <w:lang w:eastAsia="x-none"/>
        </w:rPr>
      </w:pPr>
      <w:r>
        <w:rPr>
          <w:rFonts w:asciiTheme="minorHAnsi" w:hAnsiTheme="minorHAnsi" w:cstheme="minorHAnsi"/>
          <w:lang w:eastAsia="x-none"/>
        </w:rPr>
        <w:t xml:space="preserve">Dodatna dela po tej pogodbi niso predvidena. </w:t>
      </w:r>
    </w:p>
    <w:p w14:paraId="09258C24" w14:textId="77777777" w:rsidR="00C62A91" w:rsidRPr="00C62A91" w:rsidRDefault="00C62A91" w:rsidP="00C62A91">
      <w:pPr>
        <w:rPr>
          <w:rFonts w:asciiTheme="minorHAnsi" w:hAnsiTheme="minorHAnsi" w:cstheme="minorHAnsi"/>
          <w:lang w:eastAsia="x-none"/>
        </w:rPr>
      </w:pPr>
    </w:p>
    <w:p w14:paraId="007DFF1F" w14:textId="77777777" w:rsidR="00C62A91" w:rsidRPr="00C62A91" w:rsidRDefault="00C62A91" w:rsidP="00C62A91">
      <w:pPr>
        <w:keepNext/>
        <w:spacing w:after="60"/>
        <w:outlineLvl w:val="0"/>
        <w:rPr>
          <w:b/>
          <w:bCs/>
          <w:kern w:val="32"/>
          <w:sz w:val="24"/>
          <w:szCs w:val="24"/>
        </w:rPr>
      </w:pPr>
      <w:bookmarkStart w:id="15" w:name="_Toc94873889"/>
      <w:bookmarkStart w:id="16" w:name="_Toc127281852"/>
      <w:r w:rsidRPr="00C62A91">
        <w:rPr>
          <w:b/>
          <w:bCs/>
          <w:kern w:val="32"/>
          <w:sz w:val="24"/>
          <w:szCs w:val="24"/>
        </w:rPr>
        <w:t>OBRAČUN DEL IN PLAČILA</w:t>
      </w:r>
      <w:bookmarkEnd w:id="15"/>
      <w:bookmarkEnd w:id="16"/>
    </w:p>
    <w:p w14:paraId="2F00B8F4" w14:textId="77777777" w:rsidR="00C62A91" w:rsidRPr="00C62A91" w:rsidRDefault="00C62A91" w:rsidP="00C62A91">
      <w:pPr>
        <w:rPr>
          <w:rFonts w:cs="Arial"/>
          <w:i/>
          <w:iCs/>
          <w:color w:val="BFBFBF" w:themeColor="background1" w:themeShade="BF"/>
          <w:sz w:val="18"/>
          <w:szCs w:val="18"/>
        </w:rPr>
      </w:pPr>
    </w:p>
    <w:p w14:paraId="49C42A81"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color w:val="000000" w:themeColor="text1"/>
          <w:lang w:eastAsia="en-US"/>
        </w:rPr>
      </w:pPr>
      <w:r w:rsidRPr="00C62A91">
        <w:rPr>
          <w:rFonts w:asciiTheme="minorHAnsi" w:eastAsia="Calibri" w:hAnsiTheme="minorHAnsi" w:cstheme="minorHAnsi"/>
          <w:b/>
          <w:color w:val="000000" w:themeColor="text1"/>
          <w:lang w:eastAsia="en-US"/>
        </w:rPr>
        <w:t>člen</w:t>
      </w:r>
    </w:p>
    <w:p w14:paraId="14756F1B" w14:textId="10638CE9" w:rsidR="00C62A91" w:rsidRPr="00C62A91" w:rsidRDefault="00C62A91" w:rsidP="00C62A91">
      <w:pPr>
        <w:rPr>
          <w:lang w:eastAsia="x-none"/>
        </w:rPr>
      </w:pPr>
      <w:r w:rsidRPr="00C62A91">
        <w:rPr>
          <w:rFonts w:cs="Arial"/>
        </w:rPr>
        <w:t xml:space="preserve">Izvajalec in naročnik se dogovorita, da bo izvršena dela obračunaval z mesečnimi situacijami, in sicer skladno z napredovanjem del ter na podlagi popisa dejansko opravljenih izvedenih del </w:t>
      </w:r>
      <w:r w:rsidRPr="00C62A91">
        <w:rPr>
          <w:rFonts w:cs="Arial"/>
        </w:rPr>
        <w:lastRenderedPageBreak/>
        <w:t xml:space="preserve">(količin). Izvajalec mora mesečni obračun poslati </w:t>
      </w:r>
      <w:r w:rsidRPr="00C62A91">
        <w:t xml:space="preserve">pooblaščenemu strokovnemu nadzoru naročnika in pogodbenim predstavnikom naročnika ter od njiju pridobiti potrditev. Glede pregleda in potrjevanja mesečnega obračuna oz. mesečne situacije veljajo določila 10. in 11. člena te pogodbe. </w:t>
      </w:r>
    </w:p>
    <w:p w14:paraId="78341C79" w14:textId="77777777" w:rsidR="00C62A91" w:rsidRPr="00C62A91" w:rsidRDefault="00C62A91" w:rsidP="00C62A91">
      <w:pPr>
        <w:rPr>
          <w:lang w:eastAsia="x-none"/>
        </w:rPr>
      </w:pPr>
    </w:p>
    <w:p w14:paraId="02353A9B" w14:textId="77777777" w:rsidR="00C62A91" w:rsidRPr="00C62A91" w:rsidRDefault="00C62A91" w:rsidP="00C62A91">
      <w:pPr>
        <w:rPr>
          <w:lang w:eastAsia="x-none"/>
        </w:rPr>
      </w:pPr>
      <w:r w:rsidRPr="00C62A91">
        <w:rPr>
          <w:lang w:eastAsia="x-none"/>
        </w:rPr>
        <w:t xml:space="preserve">Izvajalec bo posamezno obračunsko situacijo predložil najpozneje do 5. v mesecu za dela, izvedena v preteklem mesecu. </w:t>
      </w:r>
    </w:p>
    <w:p w14:paraId="4F160E78" w14:textId="77777777" w:rsidR="00C62A91" w:rsidRPr="00C62A91" w:rsidRDefault="00C62A91" w:rsidP="00C62A91">
      <w:pPr>
        <w:rPr>
          <w:lang w:eastAsia="x-none"/>
        </w:rPr>
      </w:pPr>
    </w:p>
    <w:p w14:paraId="1C35FA59" w14:textId="77777777" w:rsidR="00C62A91" w:rsidRPr="00C62A91" w:rsidRDefault="00C62A91" w:rsidP="00C62A91">
      <w:r w:rsidRPr="00C62A91">
        <w:rPr>
          <w:lang w:eastAsia="x-none"/>
        </w:rPr>
        <w:t xml:space="preserve">Končni obračun pogodbenih del se izvrši na osnovi izdelanega končnega obračuna, ki ga potrdi naročnik. Izvajalec mora končni obračun </w:t>
      </w:r>
      <w:r w:rsidRPr="00C62A91">
        <w:rPr>
          <w:rFonts w:cs="Arial"/>
        </w:rPr>
        <w:t xml:space="preserve">poslati </w:t>
      </w:r>
      <w:r w:rsidRPr="00C62A91">
        <w:t>pooblaščenemu strokovnemu nadzoru naročnika in pogodbenim predstavnikom naročnika ter od njiju pridobiti potrditev. Pooblaščeni strokovni nadzor naročnika in pogodbeni predstavnik naročnika morata obračun pregledati in potrditi/zavrniti najkasneje v petnajstih (15) delovnih dneh od njegovega prejema.</w:t>
      </w:r>
    </w:p>
    <w:p w14:paraId="5DD1F043" w14:textId="77777777" w:rsidR="00C62A91" w:rsidRPr="00C62A91" w:rsidRDefault="00C62A91" w:rsidP="00C62A91"/>
    <w:p w14:paraId="1269E18E" w14:textId="2E8C1EB5" w:rsidR="00C62A91" w:rsidRPr="00C62A91" w:rsidRDefault="00C62A91" w:rsidP="00C62A91">
      <w:r w:rsidRPr="00C62A91">
        <w:t>Potrjen končni obračun je podlaga za izstavitev končne situacije. Izvajalec je upravičen do izstavitve in plačila končne situacije po uspešno izvedenem internem/tehničnem pregledu, uspešni primopredaji del z naročnikom (odpravljene vse pomanjkljivosti) ter po predložitvi finančnega zavarovanja za odpravo napak v garancijskem roku.</w:t>
      </w:r>
    </w:p>
    <w:p w14:paraId="7D9B8F3B" w14:textId="77777777" w:rsidR="00FA6B49" w:rsidRDefault="00FA6B49" w:rsidP="003A6FC2">
      <w:pPr>
        <w:rPr>
          <w:lang w:eastAsia="x-none"/>
        </w:rPr>
      </w:pPr>
    </w:p>
    <w:p w14:paraId="657326D0" w14:textId="51462562" w:rsidR="00B91086" w:rsidRPr="00246038" w:rsidRDefault="00C62A91" w:rsidP="003A6FC2">
      <w:pPr>
        <w:rPr>
          <w:rFonts w:asciiTheme="minorHAnsi" w:hAnsiTheme="minorHAnsi" w:cstheme="minorHAnsi"/>
          <w:i/>
          <w:color w:val="BFBFBF" w:themeColor="background1" w:themeShade="BF"/>
          <w:sz w:val="18"/>
          <w:szCs w:val="18"/>
          <w:lang w:eastAsia="x-none"/>
        </w:rPr>
      </w:pPr>
      <w:r w:rsidRPr="00C62A91">
        <w:rPr>
          <w:lang w:eastAsia="x-none"/>
        </w:rPr>
        <w:t>Izvajalec bo naročniku poslal račune oz. situacije ter spremljajoče dokumente izključno v elektronski obliki (e–račun). Račun mora biti naslovljen na: Zavod Republike Slovenije za blagovne rezerve, Dunajska cesta 106</w:t>
      </w:r>
      <w:r w:rsidR="0093258B" w:rsidRPr="0093258B">
        <w:rPr>
          <w:lang w:eastAsia="x-none"/>
        </w:rPr>
        <w:t xml:space="preserve"> </w:t>
      </w:r>
      <w:r w:rsidR="0093258B">
        <w:rPr>
          <w:lang w:eastAsia="x-none"/>
        </w:rPr>
        <w:t>na TRR: SI56 2900 0005 5148 819</w:t>
      </w:r>
      <w:r w:rsidR="0093258B" w:rsidRPr="00EE2F8E">
        <w:rPr>
          <w:lang w:eastAsia="x-none"/>
        </w:rPr>
        <w:t>.</w:t>
      </w:r>
      <w:r w:rsidR="0093258B">
        <w:rPr>
          <w:lang w:eastAsia="x-none"/>
        </w:rPr>
        <w:t xml:space="preserve"> Naročnik bo posredoval navodila za izdajo e-računa.</w:t>
      </w:r>
    </w:p>
    <w:p w14:paraId="02FEB76F" w14:textId="77777777" w:rsidR="00C62A91" w:rsidRPr="00C62A91" w:rsidRDefault="00C62A91" w:rsidP="00C62A91">
      <w:pPr>
        <w:rPr>
          <w:i/>
          <w:color w:val="FF0000"/>
          <w:sz w:val="18"/>
          <w:szCs w:val="18"/>
          <w:lang w:eastAsia="x-none"/>
        </w:rPr>
      </w:pPr>
    </w:p>
    <w:p w14:paraId="00CFD11B"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D9AF812" w14:textId="17F6B588" w:rsidR="00C62A91" w:rsidRDefault="00C62A91" w:rsidP="00C62A91">
      <w:pPr>
        <w:tabs>
          <w:tab w:val="left" w:pos="9070"/>
        </w:tabs>
        <w:ind w:right="-2"/>
        <w:rPr>
          <w:rFonts w:asciiTheme="minorHAnsi" w:hAnsiTheme="minorHAnsi" w:cstheme="minorHAnsi"/>
          <w:i/>
          <w:color w:val="BFBFBF" w:themeColor="background1" w:themeShade="BF"/>
          <w:sz w:val="18"/>
          <w:szCs w:val="18"/>
          <w:lang w:eastAsia="x-none"/>
        </w:rPr>
      </w:pPr>
      <w:r w:rsidRPr="00C62A91">
        <w:rPr>
          <w:lang w:eastAsia="x-none"/>
        </w:rPr>
        <w:t xml:space="preserve">Računi oz. situacije morajo biti pripravljeni s podrobno obračunsko specifikacijo izvedenih del, </w:t>
      </w:r>
      <w:r w:rsidRPr="00C62A91">
        <w:rPr>
          <w:rFonts w:asciiTheme="minorHAnsi" w:hAnsiTheme="minorHAnsi" w:cstheme="minorHAnsi"/>
          <w:lang w:eastAsia="x-none"/>
        </w:rPr>
        <w:t xml:space="preserve">vključno s prikazom izvedenih del po posameznem sodelujočem podjetju. </w:t>
      </w:r>
    </w:p>
    <w:p w14:paraId="37610DDD" w14:textId="77777777" w:rsidR="00C62A91" w:rsidRPr="00C62A91" w:rsidRDefault="00C62A91" w:rsidP="00C62A91">
      <w:pPr>
        <w:tabs>
          <w:tab w:val="left" w:pos="9070"/>
        </w:tabs>
        <w:ind w:right="-2"/>
        <w:rPr>
          <w:rFonts w:asciiTheme="minorHAnsi" w:hAnsiTheme="minorHAnsi" w:cstheme="minorHAnsi"/>
          <w:i/>
          <w:color w:val="BFBFBF" w:themeColor="background1" w:themeShade="BF"/>
          <w:sz w:val="18"/>
          <w:szCs w:val="18"/>
          <w:lang w:eastAsia="x-none"/>
        </w:rPr>
      </w:pPr>
    </w:p>
    <w:p w14:paraId="7D2BB11D" w14:textId="77777777" w:rsidR="00C62A91" w:rsidRPr="00C62A91" w:rsidRDefault="00C62A91" w:rsidP="00C62A91">
      <w:pPr>
        <w:tabs>
          <w:tab w:val="left" w:pos="9070"/>
        </w:tabs>
        <w:ind w:right="-2"/>
        <w:rPr>
          <w:lang w:eastAsia="x-none"/>
        </w:rPr>
      </w:pPr>
      <w:r w:rsidRPr="00C62A91">
        <w:rPr>
          <w:lang w:eastAsia="x-none"/>
        </w:rPr>
        <w:t xml:space="preserve">Izvajalec predhodno </w:t>
      </w:r>
      <w:r w:rsidRPr="00C62A91">
        <w:rPr>
          <w:rFonts w:cs="Arial"/>
          <w:lang w:eastAsia="x-none"/>
        </w:rPr>
        <w:t xml:space="preserve">uskladi </w:t>
      </w:r>
      <w:r w:rsidRPr="00C62A91">
        <w:rPr>
          <w:lang w:eastAsia="x-none"/>
        </w:rPr>
        <w:t>obračun in kakovost izvedenih del s pooblaščenim strokovnim nadzorom naročnika in pogodbenim predstavnikom naročnika ter od njiju pridobi potrditev obračuna, ki je podlaga za izstavitev računa</w:t>
      </w:r>
      <w:r w:rsidRPr="00C62A91">
        <w:rPr>
          <w:lang w:val="x-none" w:eastAsia="x-none"/>
        </w:rPr>
        <w:t>.</w:t>
      </w:r>
      <w:r w:rsidRPr="00C62A91">
        <w:rPr>
          <w:lang w:eastAsia="x-none"/>
        </w:rPr>
        <w:t xml:space="preserve"> Pooblaščeni strokovni nadzor naročnika in pogodbeni predstavnik naročnika morata obračun pregledati in potrditi/zavrniti najkasneje v petih (5) delovnih dneh od njegovega prejema.</w:t>
      </w:r>
    </w:p>
    <w:p w14:paraId="103698EE" w14:textId="77777777" w:rsidR="00C62A91" w:rsidRPr="00C62A91" w:rsidRDefault="00C62A91" w:rsidP="00C62A91">
      <w:pPr>
        <w:tabs>
          <w:tab w:val="left" w:pos="9070"/>
        </w:tabs>
        <w:ind w:right="-2"/>
        <w:rPr>
          <w:lang w:eastAsia="x-none"/>
        </w:rPr>
      </w:pPr>
    </w:p>
    <w:p w14:paraId="19958B73"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8276D4B" w14:textId="2308C3A1" w:rsidR="00C62A91" w:rsidRPr="00B91086" w:rsidRDefault="00C62A91" w:rsidP="00B91086">
      <w:pPr>
        <w:tabs>
          <w:tab w:val="left" w:pos="9070"/>
        </w:tabs>
        <w:ind w:right="-2"/>
        <w:rPr>
          <w:rFonts w:asciiTheme="minorHAnsi" w:hAnsiTheme="minorHAnsi" w:cstheme="minorHAnsi"/>
          <w:i/>
          <w:color w:val="BFBFBF" w:themeColor="background1" w:themeShade="BF"/>
          <w:sz w:val="18"/>
          <w:szCs w:val="18"/>
          <w:lang w:eastAsia="x-none"/>
        </w:rPr>
      </w:pPr>
      <w:r w:rsidRPr="00C62A91">
        <w:rPr>
          <w:rFonts w:cs="Arial"/>
          <w:lang w:val="x-none" w:eastAsia="x-none"/>
        </w:rPr>
        <w:t xml:space="preserve">Če ima naročnik pripombe v zvezi z izvedenimi deli ali se z </w:t>
      </w:r>
      <w:r w:rsidRPr="00C62A91">
        <w:rPr>
          <w:rFonts w:cs="Arial"/>
          <w:lang w:eastAsia="x-none"/>
        </w:rPr>
        <w:t>določenimi</w:t>
      </w:r>
      <w:r w:rsidRPr="00C62A91">
        <w:rPr>
          <w:rFonts w:cs="Arial"/>
          <w:lang w:val="x-none" w:eastAsia="x-none"/>
        </w:rPr>
        <w:t xml:space="preserve"> postavkami, ki so predmet obračuna </w:t>
      </w:r>
      <w:r w:rsidRPr="00C62A91">
        <w:rPr>
          <w:rFonts w:cs="Arial"/>
          <w:lang w:eastAsia="x-none"/>
        </w:rPr>
        <w:t xml:space="preserve">računa </w:t>
      </w:r>
      <w:r w:rsidRPr="00C62A91">
        <w:rPr>
          <w:lang w:eastAsia="x-none"/>
        </w:rPr>
        <w:t>oz. situacije</w:t>
      </w:r>
      <w:r w:rsidRPr="00C62A91">
        <w:rPr>
          <w:rFonts w:cs="Arial"/>
          <w:lang w:eastAsia="x-none"/>
        </w:rPr>
        <w:t xml:space="preserve">, </w:t>
      </w:r>
      <w:r w:rsidRPr="00C62A91">
        <w:rPr>
          <w:rFonts w:cs="Arial"/>
          <w:lang w:val="x-none" w:eastAsia="x-none"/>
        </w:rPr>
        <w:t xml:space="preserve">ne strinja, nesporni del </w:t>
      </w:r>
      <w:r w:rsidRPr="00C62A91">
        <w:rPr>
          <w:rFonts w:cs="Arial"/>
          <w:lang w:eastAsia="x-none"/>
        </w:rPr>
        <w:t xml:space="preserve">računa </w:t>
      </w:r>
      <w:r w:rsidRPr="00C62A91">
        <w:rPr>
          <w:lang w:eastAsia="x-none"/>
        </w:rPr>
        <w:t xml:space="preserve">oz. situacije </w:t>
      </w:r>
      <w:r w:rsidRPr="00C62A91">
        <w:rPr>
          <w:rFonts w:cs="Arial"/>
          <w:lang w:eastAsia="x-none"/>
        </w:rPr>
        <w:t>potrdi, za sporni del pa mora izvajalec naročniku izstaviti dobropis v roku treh (3) delovnih dni od prejema delne zavrnitve</w:t>
      </w:r>
      <w:r w:rsidRPr="00C62A91">
        <w:rPr>
          <w:rFonts w:cs="Arial"/>
          <w:lang w:val="x-none" w:eastAsia="x-none"/>
        </w:rPr>
        <w:t>.</w:t>
      </w:r>
      <w:r w:rsidRPr="00C62A91">
        <w:rPr>
          <w:rFonts w:cs="Arial"/>
          <w:lang w:eastAsia="x-none"/>
        </w:rPr>
        <w:t xml:space="preserve"> Če izvajalec tega ne stori, bo naročnik izvajalcu zavrnil celotni račun </w:t>
      </w:r>
      <w:r w:rsidRPr="00C62A91">
        <w:rPr>
          <w:lang w:eastAsia="x-none"/>
        </w:rPr>
        <w:t>oz. situacijo</w:t>
      </w:r>
      <w:r w:rsidRPr="00C62A91">
        <w:rPr>
          <w:rFonts w:cs="Arial"/>
          <w:lang w:eastAsia="x-none"/>
        </w:rPr>
        <w:t>.</w:t>
      </w:r>
      <w:r w:rsidR="00B91086">
        <w:rPr>
          <w:rFonts w:cs="Arial"/>
          <w:lang w:eastAsia="x-none"/>
        </w:rPr>
        <w:t xml:space="preserve"> </w:t>
      </w:r>
    </w:p>
    <w:p w14:paraId="0B989710" w14:textId="77777777" w:rsidR="00C62A91" w:rsidRPr="00C62A91" w:rsidRDefault="00C62A91" w:rsidP="00C62A91">
      <w:pPr>
        <w:tabs>
          <w:tab w:val="left" w:pos="9070"/>
        </w:tabs>
        <w:ind w:right="-2"/>
        <w:rPr>
          <w:rFonts w:cs="Arial"/>
          <w:lang w:val="x-none" w:eastAsia="x-none"/>
        </w:rPr>
      </w:pPr>
    </w:p>
    <w:p w14:paraId="77E7F8DB" w14:textId="3FFE168D" w:rsidR="00C62A91" w:rsidRDefault="00D53703" w:rsidP="00C62A91">
      <w:pPr>
        <w:numPr>
          <w:ilvl w:val="0"/>
          <w:numId w:val="25"/>
        </w:numPr>
        <w:spacing w:line="276" w:lineRule="auto"/>
        <w:contextualSpacing/>
        <w:jc w:val="center"/>
        <w:rPr>
          <w:rFonts w:asciiTheme="minorHAnsi" w:eastAsia="Calibri" w:hAnsiTheme="minorHAnsi" w:cstheme="minorBidi"/>
          <w:b/>
          <w:bCs/>
          <w:lang w:eastAsia="en-US"/>
        </w:rPr>
      </w:pPr>
      <w:r>
        <w:rPr>
          <w:rFonts w:asciiTheme="minorHAnsi" w:eastAsia="Calibri" w:hAnsiTheme="minorHAnsi" w:cstheme="minorBidi"/>
          <w:b/>
          <w:bCs/>
          <w:lang w:eastAsia="en-US"/>
        </w:rPr>
        <w:t>č</w:t>
      </w:r>
      <w:r w:rsidR="00C62A91" w:rsidRPr="00C62A91">
        <w:rPr>
          <w:rFonts w:asciiTheme="minorHAnsi" w:eastAsia="Calibri" w:hAnsiTheme="minorHAnsi" w:cstheme="minorBidi"/>
          <w:b/>
          <w:bCs/>
          <w:lang w:eastAsia="en-US"/>
        </w:rPr>
        <w:t>len</w:t>
      </w:r>
    </w:p>
    <w:p w14:paraId="33D603D2" w14:textId="0F6808FD" w:rsidR="000E2207" w:rsidRPr="003A6FC2" w:rsidRDefault="000E2207" w:rsidP="003A6FC2">
      <w:pPr>
        <w:spacing w:line="276" w:lineRule="auto"/>
        <w:contextualSpacing/>
        <w:jc w:val="center"/>
        <w:rPr>
          <w:rFonts w:asciiTheme="minorHAnsi" w:eastAsia="Calibri" w:hAnsiTheme="minorHAnsi" w:cstheme="minorBidi"/>
          <w:bCs/>
          <w:i/>
          <w:color w:val="BFBFBF" w:themeColor="background1" w:themeShade="BF"/>
          <w:sz w:val="18"/>
          <w:szCs w:val="18"/>
          <w:lang w:eastAsia="en-US"/>
        </w:rPr>
      </w:pPr>
      <w:bookmarkStart w:id="17" w:name="_Hlk103171049"/>
      <w:bookmarkStart w:id="18" w:name="_Hlk103345474"/>
      <w:r w:rsidRPr="003A6FC2">
        <w:rPr>
          <w:rFonts w:asciiTheme="minorHAnsi" w:eastAsia="Calibri" w:hAnsiTheme="minorHAnsi" w:cstheme="minorBidi"/>
          <w:bCs/>
          <w:i/>
          <w:color w:val="BFBFBF" w:themeColor="background1" w:themeShade="BF"/>
          <w:sz w:val="18"/>
          <w:szCs w:val="18"/>
          <w:lang w:eastAsia="en-US"/>
        </w:rPr>
        <w:t>(vsebina</w:t>
      </w:r>
      <w:r>
        <w:rPr>
          <w:rFonts w:asciiTheme="minorHAnsi" w:eastAsia="Calibri" w:hAnsiTheme="minorHAnsi" w:cstheme="minorBidi"/>
          <w:bCs/>
          <w:i/>
          <w:color w:val="BFBFBF" w:themeColor="background1" w:themeShade="BF"/>
          <w:sz w:val="18"/>
          <w:szCs w:val="18"/>
          <w:lang w:eastAsia="en-US"/>
        </w:rPr>
        <w:t xml:space="preserve"> člena </w:t>
      </w:r>
      <w:r w:rsidRPr="003A6FC2">
        <w:rPr>
          <w:rFonts w:asciiTheme="minorHAnsi" w:eastAsia="Calibri" w:hAnsiTheme="minorHAnsi" w:cstheme="minorBidi"/>
          <w:bCs/>
          <w:i/>
          <w:color w:val="BFBFBF" w:themeColor="background1" w:themeShade="BF"/>
          <w:sz w:val="18"/>
          <w:szCs w:val="18"/>
          <w:lang w:eastAsia="en-US"/>
        </w:rPr>
        <w:t>se pri sklepanju pogodbe smiselno prilagodi)</w:t>
      </w:r>
      <w:bookmarkEnd w:id="17"/>
    </w:p>
    <w:bookmarkEnd w:id="18"/>
    <w:p w14:paraId="1942E4AB" w14:textId="77777777" w:rsidR="00C62A91" w:rsidRPr="00C62A91" w:rsidRDefault="00C62A91" w:rsidP="00C62A91">
      <w:pPr>
        <w:rPr>
          <w:rFonts w:cs="Arial"/>
        </w:rPr>
      </w:pPr>
      <w:r w:rsidRPr="00C62A91">
        <w:rPr>
          <w:rFonts w:cs="Arial"/>
        </w:rPr>
        <w:t>Plačilo bo naročnik izvršil na transakcijske račune sodelujočih podjetij (glavnega izvajalca, ostalih izvajalcev in podizvajalcev). Transakcijski računi sodelujočih podjetij so naslednji:</w:t>
      </w:r>
    </w:p>
    <w:p w14:paraId="364B3862" w14:textId="77777777" w:rsidR="00C62A91" w:rsidRPr="00C62A91" w:rsidRDefault="00C62A91" w:rsidP="00C62A91">
      <w:pPr>
        <w:rPr>
          <w:rFonts w:cs="Arial"/>
        </w:rPr>
      </w:pPr>
    </w:p>
    <w:tbl>
      <w:tblPr>
        <w:tblStyle w:val="Tabelamrea"/>
        <w:tblW w:w="0" w:type="auto"/>
        <w:tblInd w:w="38" w:type="dxa"/>
        <w:tblLook w:val="04A0" w:firstRow="1" w:lastRow="0" w:firstColumn="1" w:lastColumn="0" w:noHBand="0" w:noVBand="1"/>
      </w:tblPr>
      <w:tblGrid>
        <w:gridCol w:w="3021"/>
        <w:gridCol w:w="3004"/>
        <w:gridCol w:w="2997"/>
      </w:tblGrid>
      <w:tr w:rsidR="00C62A91" w:rsidRPr="00C62A91" w14:paraId="14FD8436" w14:textId="77777777" w:rsidTr="00005DA6">
        <w:tc>
          <w:tcPr>
            <w:tcW w:w="3070" w:type="dxa"/>
          </w:tcPr>
          <w:p w14:paraId="7EBECD48" w14:textId="77777777" w:rsidR="00C62A91" w:rsidRPr="00C62A91" w:rsidRDefault="00C62A91" w:rsidP="00C62A91">
            <w:pPr>
              <w:jc w:val="center"/>
              <w:rPr>
                <w:rFonts w:cs="Arial"/>
              </w:rPr>
            </w:pPr>
            <w:r w:rsidRPr="00C62A91">
              <w:rPr>
                <w:rFonts w:cs="Arial"/>
              </w:rPr>
              <w:t>Naziv sodelujočega podjetja:</w:t>
            </w:r>
          </w:p>
        </w:tc>
        <w:tc>
          <w:tcPr>
            <w:tcW w:w="3070" w:type="dxa"/>
          </w:tcPr>
          <w:p w14:paraId="78D64082" w14:textId="77777777" w:rsidR="00C62A91" w:rsidRPr="00C62A91" w:rsidRDefault="00C62A91" w:rsidP="00C62A91">
            <w:pPr>
              <w:jc w:val="center"/>
              <w:rPr>
                <w:rFonts w:cs="Arial"/>
              </w:rPr>
            </w:pPr>
            <w:r w:rsidRPr="00C62A91">
              <w:rPr>
                <w:rFonts w:cs="Arial"/>
              </w:rPr>
              <w:t>Številka TRR</w:t>
            </w:r>
          </w:p>
        </w:tc>
        <w:tc>
          <w:tcPr>
            <w:tcW w:w="3070" w:type="dxa"/>
          </w:tcPr>
          <w:p w14:paraId="4E75B715" w14:textId="77777777" w:rsidR="00C62A91" w:rsidRPr="00C62A91" w:rsidRDefault="00C62A91" w:rsidP="00C62A91">
            <w:pPr>
              <w:jc w:val="center"/>
              <w:rPr>
                <w:rFonts w:cs="Arial"/>
              </w:rPr>
            </w:pPr>
            <w:r w:rsidRPr="00C62A91">
              <w:rPr>
                <w:rFonts w:cs="Arial"/>
              </w:rPr>
              <w:t>TRR odprt pri banki</w:t>
            </w:r>
          </w:p>
        </w:tc>
      </w:tr>
      <w:tr w:rsidR="00C62A91" w:rsidRPr="00C62A91" w14:paraId="6838F0A2" w14:textId="77777777" w:rsidTr="00005DA6">
        <w:tc>
          <w:tcPr>
            <w:tcW w:w="3070" w:type="dxa"/>
            <w:shd w:val="clear" w:color="auto" w:fill="auto"/>
          </w:tcPr>
          <w:p w14:paraId="5CC5CE74" w14:textId="77777777" w:rsidR="00C62A91" w:rsidRPr="00C62A91" w:rsidRDefault="00C62A91" w:rsidP="00C62A91">
            <w:pPr>
              <w:rPr>
                <w:rFonts w:cs="Arial"/>
              </w:rPr>
            </w:pPr>
          </w:p>
        </w:tc>
        <w:tc>
          <w:tcPr>
            <w:tcW w:w="3070" w:type="dxa"/>
            <w:shd w:val="clear" w:color="auto" w:fill="auto"/>
          </w:tcPr>
          <w:p w14:paraId="2B8E12E1" w14:textId="77777777" w:rsidR="00C62A91" w:rsidRPr="00C62A91" w:rsidRDefault="00C62A91" w:rsidP="00C62A91">
            <w:pPr>
              <w:rPr>
                <w:rFonts w:cs="Arial"/>
              </w:rPr>
            </w:pPr>
          </w:p>
        </w:tc>
        <w:tc>
          <w:tcPr>
            <w:tcW w:w="3070" w:type="dxa"/>
            <w:shd w:val="clear" w:color="auto" w:fill="auto"/>
          </w:tcPr>
          <w:p w14:paraId="04771A4F" w14:textId="77777777" w:rsidR="00C62A91" w:rsidRPr="00C62A91" w:rsidRDefault="00C62A91" w:rsidP="00C62A91">
            <w:pPr>
              <w:rPr>
                <w:rFonts w:cs="Arial"/>
              </w:rPr>
            </w:pPr>
          </w:p>
        </w:tc>
      </w:tr>
      <w:tr w:rsidR="00C62A91" w:rsidRPr="00C62A91" w14:paraId="7BB19B8E" w14:textId="77777777" w:rsidTr="00005DA6">
        <w:tc>
          <w:tcPr>
            <w:tcW w:w="3070" w:type="dxa"/>
          </w:tcPr>
          <w:p w14:paraId="6B746FEF" w14:textId="77777777" w:rsidR="00C62A91" w:rsidRPr="00C62A91" w:rsidRDefault="00C62A91" w:rsidP="00C62A91">
            <w:pPr>
              <w:rPr>
                <w:rFonts w:cs="Arial"/>
              </w:rPr>
            </w:pPr>
          </w:p>
        </w:tc>
        <w:tc>
          <w:tcPr>
            <w:tcW w:w="3070" w:type="dxa"/>
          </w:tcPr>
          <w:p w14:paraId="6CF7120B" w14:textId="77777777" w:rsidR="00C62A91" w:rsidRPr="00C62A91" w:rsidRDefault="00C62A91" w:rsidP="00C62A91">
            <w:pPr>
              <w:rPr>
                <w:rFonts w:cs="Arial"/>
              </w:rPr>
            </w:pPr>
          </w:p>
        </w:tc>
        <w:tc>
          <w:tcPr>
            <w:tcW w:w="3070" w:type="dxa"/>
          </w:tcPr>
          <w:p w14:paraId="5D7C1154" w14:textId="77777777" w:rsidR="00C62A91" w:rsidRPr="00C62A91" w:rsidRDefault="00C62A91" w:rsidP="00C62A91">
            <w:pPr>
              <w:rPr>
                <w:rFonts w:cs="Arial"/>
              </w:rPr>
            </w:pPr>
          </w:p>
        </w:tc>
      </w:tr>
    </w:tbl>
    <w:p w14:paraId="67A980D5" w14:textId="77777777" w:rsidR="00C62A91" w:rsidRPr="00C62A91" w:rsidRDefault="00C62A91" w:rsidP="00C62A91">
      <w:pPr>
        <w:rPr>
          <w:rFonts w:asciiTheme="minorHAnsi" w:hAnsiTheme="minorHAnsi" w:cstheme="minorHAnsi"/>
          <w:b/>
        </w:rPr>
      </w:pPr>
    </w:p>
    <w:p w14:paraId="6CC05B18" w14:textId="12D9802D" w:rsidR="00C62A91" w:rsidRPr="00C62A91" w:rsidRDefault="00C62A91" w:rsidP="00C62A91">
      <w:pPr>
        <w:ind w:right="-2"/>
        <w:rPr>
          <w:rFonts w:cs="Arial"/>
          <w:bCs/>
        </w:rPr>
      </w:pPr>
      <w:r w:rsidRPr="00C62A91">
        <w:rPr>
          <w:rFonts w:cs="Arial"/>
          <w:bCs/>
        </w:rPr>
        <w:t xml:space="preserve">Za plačilo računov sodelujočih podjetij, ki so se v obrazcu »Organizacija ponudnika in obseg </w:t>
      </w:r>
      <w:r w:rsidR="00005DA6">
        <w:rPr>
          <w:rFonts w:cs="Arial"/>
          <w:bCs/>
        </w:rPr>
        <w:t>predmeta</w:t>
      </w:r>
      <w:r w:rsidRPr="00C62A91">
        <w:rPr>
          <w:rFonts w:cs="Arial"/>
          <w:bCs/>
        </w:rPr>
        <w:t>« (OBR-2.04) izrekli za neposredna plačila, velja naslednje:</w:t>
      </w:r>
    </w:p>
    <w:p w14:paraId="2A73A141" w14:textId="77777777" w:rsidR="00C62A91" w:rsidRPr="00C62A91" w:rsidRDefault="00C62A91" w:rsidP="00C62A91">
      <w:pPr>
        <w:numPr>
          <w:ilvl w:val="0"/>
          <w:numId w:val="8"/>
        </w:numPr>
        <w:ind w:right="-2"/>
        <w:rPr>
          <w:rFonts w:cs="Arial"/>
          <w:bCs/>
        </w:rPr>
      </w:pPr>
      <w:r w:rsidRPr="00C62A91">
        <w:rPr>
          <w:rFonts w:asciiTheme="minorHAnsi" w:hAnsiTheme="minorHAnsi" w:cstheme="minorHAnsi"/>
          <w:bCs/>
        </w:rPr>
        <w:t>(glavni) izvajalec pooblašča naročnika, da na podlagi s strani (glavnega) izvajalca potrjen račun sodelujočega podjetja plača neposredno sodelujočemu podjetju,</w:t>
      </w:r>
    </w:p>
    <w:p w14:paraId="30FE0611" w14:textId="77777777" w:rsidR="00C62A91" w:rsidRPr="00C62A91" w:rsidRDefault="00C62A91" w:rsidP="00C62A91">
      <w:pPr>
        <w:numPr>
          <w:ilvl w:val="0"/>
          <w:numId w:val="8"/>
        </w:numPr>
        <w:ind w:right="-2"/>
        <w:rPr>
          <w:rFonts w:cs="Arial"/>
          <w:bCs/>
        </w:rPr>
      </w:pPr>
      <w:r w:rsidRPr="00C62A91">
        <w:rPr>
          <w:rFonts w:asciiTheme="minorHAnsi" w:hAnsiTheme="minorHAnsi" w:cstheme="minorHAnsi"/>
          <w:bCs/>
        </w:rPr>
        <w:lastRenderedPageBreak/>
        <w:t>sodelujoče podjetje soglaša in je v izvajalčevi ponudbi že predloženo njegovo soglasje, na podlagi katerega naročnik namesto (glavnemu) izvajalcu poravna podizvajalčevo/</w:t>
      </w:r>
      <w:proofErr w:type="spellStart"/>
      <w:r w:rsidRPr="00C62A91">
        <w:rPr>
          <w:rFonts w:asciiTheme="minorHAnsi" w:hAnsiTheme="minorHAnsi" w:cstheme="minorHAnsi"/>
          <w:bCs/>
        </w:rPr>
        <w:t>soponudnikovo</w:t>
      </w:r>
      <w:proofErr w:type="spellEnd"/>
      <w:r w:rsidRPr="00C62A91">
        <w:rPr>
          <w:rFonts w:asciiTheme="minorHAnsi" w:hAnsiTheme="minorHAnsi" w:cstheme="minorHAnsi"/>
          <w:bCs/>
        </w:rPr>
        <w:t xml:space="preserve"> terjatev do (glavnega) izvajalca,</w:t>
      </w:r>
    </w:p>
    <w:p w14:paraId="1C3B90A5" w14:textId="77777777" w:rsidR="00C62A91" w:rsidRPr="00C62A91" w:rsidRDefault="00C62A91" w:rsidP="00C62A91">
      <w:pPr>
        <w:numPr>
          <w:ilvl w:val="0"/>
          <w:numId w:val="8"/>
        </w:numPr>
        <w:ind w:right="-2"/>
        <w:rPr>
          <w:rFonts w:cs="Arial"/>
        </w:rPr>
      </w:pPr>
      <w:r w:rsidRPr="00C62A91">
        <w:rPr>
          <w:rFonts w:asciiTheme="minorHAnsi" w:hAnsiTheme="minorHAnsi" w:cstheme="minorBidi"/>
        </w:rPr>
        <w:t xml:space="preserve">(glavni) </w:t>
      </w:r>
      <w:r w:rsidRPr="00C62A91">
        <w:rPr>
          <w:rFonts w:cs="Arial"/>
        </w:rPr>
        <w:t xml:space="preserve">izvajalec mora svojemu računu obvezno priložiti račune sodelujočih podjetij (računi sodelujočih podjetij so priloga k računu (glavnega) izvajalca), ki jih je predhodno potrdil. </w:t>
      </w:r>
    </w:p>
    <w:p w14:paraId="3428D4F2" w14:textId="77777777" w:rsidR="00C62A91" w:rsidRPr="00C62A91" w:rsidRDefault="00C62A91" w:rsidP="00C62A91">
      <w:pPr>
        <w:ind w:right="-2"/>
      </w:pPr>
    </w:p>
    <w:p w14:paraId="1D7E1AF0"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9DC268F" w14:textId="77777777" w:rsidR="00C62A91" w:rsidRPr="00C62A91" w:rsidRDefault="00C62A91" w:rsidP="00C62A91">
      <w:pPr>
        <w:rPr>
          <w:rFonts w:cs="Arial"/>
        </w:rPr>
      </w:pPr>
      <w:r w:rsidRPr="00C62A91">
        <w:rPr>
          <w:rFonts w:cs="Arial"/>
        </w:rPr>
        <w:t xml:space="preserve">Rok plačila je 30 dni od dneva prejema pravilno izstavljenega e-računa. Rok prejetja računa je tisti datum, ko naročnik prejeme pravilno izstavljen e-račun preko svoje poslovne banke. </w:t>
      </w:r>
    </w:p>
    <w:p w14:paraId="5DBFE65B" w14:textId="77777777" w:rsidR="00C62A91" w:rsidRPr="00C62A91" w:rsidRDefault="00C62A91" w:rsidP="00C62A91">
      <w:pPr>
        <w:ind w:right="-2"/>
        <w:rPr>
          <w:rFonts w:cs="Arial"/>
        </w:rPr>
      </w:pPr>
    </w:p>
    <w:p w14:paraId="25F529EB" w14:textId="77777777" w:rsidR="00C62A91" w:rsidRPr="00C62A91" w:rsidRDefault="00C62A91" w:rsidP="00C62A91">
      <w:pPr>
        <w:ind w:right="-2"/>
        <w:rPr>
          <w:rFonts w:cs="Arial"/>
        </w:rPr>
      </w:pPr>
      <w:r w:rsidRPr="00C62A91">
        <w:rPr>
          <w:rFonts w:cs="Arial"/>
        </w:rPr>
        <w:t>V primeru nepravočasnega plačila, je naročnik dolžan izvajalcu plačati zakonske zamudne obresti od dneva zapadlosti, do dneva dejanskega plačila.</w:t>
      </w:r>
    </w:p>
    <w:p w14:paraId="4955F5AF" w14:textId="77777777" w:rsidR="00C62A91" w:rsidRPr="00C62A91" w:rsidRDefault="00C62A91" w:rsidP="00C62A91">
      <w:pPr>
        <w:ind w:right="-2"/>
        <w:rPr>
          <w:rFonts w:cs="Arial"/>
        </w:rPr>
      </w:pPr>
    </w:p>
    <w:p w14:paraId="01BF2833"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D75D60A" w14:textId="77777777" w:rsidR="00C62A91" w:rsidRPr="00C62A91" w:rsidRDefault="00C62A91" w:rsidP="00C62A91">
      <w:pPr>
        <w:rPr>
          <w:rFonts w:cs="Arial"/>
        </w:rPr>
      </w:pPr>
      <w:r w:rsidRPr="00C62A91">
        <w:rPr>
          <w:rFonts w:cs="Arial"/>
        </w:rPr>
        <w:t>V primeru kakršnih koli odprtih postavk – terjatev naročnika do izvajalca, si naročnik pridržuje zneske plačil obveznosti do izvajalca po tej pogodbi pobotati.</w:t>
      </w:r>
    </w:p>
    <w:p w14:paraId="4CA1093D" w14:textId="77777777" w:rsidR="00C62A91" w:rsidRPr="00C62A91" w:rsidRDefault="00C62A91" w:rsidP="00C62A91">
      <w:pPr>
        <w:rPr>
          <w:rFonts w:cs="Arial"/>
        </w:rPr>
      </w:pPr>
    </w:p>
    <w:p w14:paraId="58EC3E34" w14:textId="77777777" w:rsidR="00C62A91" w:rsidRPr="00C62A91" w:rsidRDefault="00C62A91" w:rsidP="00C62A91">
      <w:pPr>
        <w:rPr>
          <w:rFonts w:cs="Arial"/>
        </w:rPr>
      </w:pPr>
      <w:r w:rsidRPr="00C62A91">
        <w:rPr>
          <w:rFonts w:cs="Arial"/>
        </w:rPr>
        <w:t xml:space="preserve">Naročnik ne dovoljuje asignacij plačil, </w:t>
      </w:r>
      <w:r w:rsidRPr="00C62A91">
        <w:rPr>
          <w:rFonts w:asciiTheme="minorHAnsi" w:hAnsiTheme="minorHAnsi" w:cstheme="minorHAnsi"/>
        </w:rPr>
        <w:t>niti prenosa terjatev iz te pogodbe na tretje osebe</w:t>
      </w:r>
      <w:r w:rsidRPr="00C62A91">
        <w:rPr>
          <w:rFonts w:cs="Arial"/>
        </w:rPr>
        <w:t>.</w:t>
      </w:r>
    </w:p>
    <w:p w14:paraId="7A1B30F2" w14:textId="77777777" w:rsidR="00C62A91" w:rsidRPr="00C62A91" w:rsidRDefault="00C62A91" w:rsidP="00C62A91">
      <w:pPr>
        <w:rPr>
          <w:rFonts w:cs="Arial"/>
        </w:rPr>
      </w:pPr>
    </w:p>
    <w:p w14:paraId="0031AEE0" w14:textId="77777777" w:rsidR="00C62A91" w:rsidRPr="00C62A91" w:rsidRDefault="00C62A91" w:rsidP="00C62A91">
      <w:pPr>
        <w:keepNext/>
        <w:spacing w:before="240" w:after="60"/>
        <w:outlineLvl w:val="0"/>
        <w:rPr>
          <w:b/>
          <w:bCs/>
          <w:kern w:val="32"/>
          <w:sz w:val="24"/>
          <w:szCs w:val="24"/>
        </w:rPr>
      </w:pPr>
      <w:bookmarkStart w:id="19" w:name="_Toc94873890"/>
      <w:bookmarkStart w:id="20" w:name="_Toc127281853"/>
      <w:r w:rsidRPr="00C62A91">
        <w:rPr>
          <w:b/>
          <w:bCs/>
          <w:kern w:val="32"/>
          <w:sz w:val="24"/>
          <w:szCs w:val="24"/>
        </w:rPr>
        <w:t>UVEDBA IZVAJALCA V DELO, ROKI IZVAJANJA DEL, POGODBENA KAZEN</w:t>
      </w:r>
      <w:bookmarkEnd w:id="19"/>
      <w:bookmarkEnd w:id="20"/>
    </w:p>
    <w:p w14:paraId="0D0E7DB4" w14:textId="77777777" w:rsidR="00C62A91" w:rsidRPr="00C62A91" w:rsidRDefault="00C62A91" w:rsidP="00C62A91">
      <w:pPr>
        <w:tabs>
          <w:tab w:val="left" w:pos="9070"/>
        </w:tabs>
        <w:ind w:right="426"/>
        <w:rPr>
          <w:rFonts w:cs="Arial"/>
          <w:b/>
          <w:bCs/>
        </w:rPr>
      </w:pPr>
    </w:p>
    <w:p w14:paraId="7FF909F3"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FFFBA43" w14:textId="77777777" w:rsidR="00C62A91" w:rsidRPr="00C62A91" w:rsidRDefault="00C62A91" w:rsidP="00C62A91">
      <w:r w:rsidRPr="00C62A91">
        <w:t>Izvajalec se obvezuje pričeti z izvajanjem pogodbenih del po podpisu pogodbe in uvedbi izvajalca v delo. Uvedbo izvajalca v delo izvrši naročnik. Uvedba v delo zajema:</w:t>
      </w:r>
    </w:p>
    <w:p w14:paraId="609964CB" w14:textId="77777777" w:rsidR="00C62A91" w:rsidRPr="00C62A91" w:rsidRDefault="00C62A91" w:rsidP="00C62A91">
      <w:pPr>
        <w:numPr>
          <w:ilvl w:val="0"/>
          <w:numId w:val="17"/>
        </w:numPr>
      </w:pPr>
      <w:r w:rsidRPr="00C62A91">
        <w:t xml:space="preserve">prejem finančnega zavarovanja za dobro izvedbo </w:t>
      </w:r>
      <w:r w:rsidRPr="00C62A91">
        <w:rPr>
          <w:rFonts w:asciiTheme="minorHAnsi" w:hAnsiTheme="minorHAnsi" w:cstheme="minorHAnsi"/>
        </w:rPr>
        <w:t>pogodbenih obveznosti</w:t>
      </w:r>
      <w:r w:rsidRPr="00C62A91">
        <w:t xml:space="preserve"> (izvajalec);</w:t>
      </w:r>
    </w:p>
    <w:p w14:paraId="77BCB262" w14:textId="25279591" w:rsidR="00C62A91" w:rsidRPr="00C62A91" w:rsidRDefault="00C62A91" w:rsidP="00C62A91">
      <w:pPr>
        <w:numPr>
          <w:ilvl w:val="0"/>
          <w:numId w:val="17"/>
        </w:numPr>
      </w:pPr>
      <w:r w:rsidRPr="00C62A91">
        <w:t>prejem zahtevane zavarovalne dokumentacije (izvajalec);</w:t>
      </w:r>
    </w:p>
    <w:p w14:paraId="1D14565C" w14:textId="2E7F4926" w:rsidR="00C62A91" w:rsidRDefault="00C62A91" w:rsidP="00C62A91">
      <w:pPr>
        <w:numPr>
          <w:ilvl w:val="0"/>
          <w:numId w:val="17"/>
        </w:numPr>
      </w:pPr>
      <w:r w:rsidRPr="00C62A91">
        <w:t>podpis pisnega sporazuma o izvajanju skupnih ukrepov iz varnosti in zdravja pri delu na skupnem delovišču, ki ga pripravi naročnik (izvajalec);</w:t>
      </w:r>
    </w:p>
    <w:p w14:paraId="64261058" w14:textId="1BB0D336" w:rsidR="009854B2" w:rsidRPr="00C62A91" w:rsidRDefault="009854B2" w:rsidP="00C62A91">
      <w:pPr>
        <w:numPr>
          <w:ilvl w:val="0"/>
          <w:numId w:val="17"/>
        </w:numPr>
      </w:pPr>
      <w:bookmarkStart w:id="21" w:name="_Hlk103345513"/>
      <w:r>
        <w:t>potrjen tehnološki elaborat PKZ s strani nadzora</w:t>
      </w:r>
      <w:r w:rsidR="0036403D">
        <w:t>;</w:t>
      </w:r>
    </w:p>
    <w:bookmarkEnd w:id="21"/>
    <w:p w14:paraId="3041CB88" w14:textId="77777777" w:rsidR="00C62A91" w:rsidRPr="00C62A91" w:rsidRDefault="00C62A91" w:rsidP="00C62A91">
      <w:pPr>
        <w:numPr>
          <w:ilvl w:val="0"/>
          <w:numId w:val="17"/>
        </w:numPr>
      </w:pPr>
      <w:r w:rsidRPr="00C62A91">
        <w:t>prejem seznama kadrovskih virov in tehnične opreme za izvedbo del (izvajalec);</w:t>
      </w:r>
    </w:p>
    <w:p w14:paraId="6729FE84" w14:textId="77777777" w:rsidR="00C62A91" w:rsidRPr="00C62A91" w:rsidRDefault="00C62A91" w:rsidP="00C62A91">
      <w:pPr>
        <w:numPr>
          <w:ilvl w:val="0"/>
          <w:numId w:val="17"/>
        </w:numPr>
      </w:pPr>
      <w:r w:rsidRPr="00C62A91">
        <w:t>izdelavo varnostnega načrta in organizacija gradbišča v skladu s predpisi o varnosti in zdravju pri delu (naročnik/ izvajalec);</w:t>
      </w:r>
    </w:p>
    <w:p w14:paraId="5115ED30" w14:textId="77777777" w:rsidR="00C62A91" w:rsidRPr="00C62A91" w:rsidRDefault="00C62A91" w:rsidP="00C62A91">
      <w:pPr>
        <w:numPr>
          <w:ilvl w:val="0"/>
          <w:numId w:val="17"/>
        </w:numPr>
      </w:pPr>
      <w:r w:rsidRPr="00C62A91">
        <w:t>imenovanje pooblaščenega strokovnega nadzora naročnika (naročnik);</w:t>
      </w:r>
    </w:p>
    <w:p w14:paraId="51391F1B" w14:textId="77777777" w:rsidR="00C62A91" w:rsidRPr="00C62A91" w:rsidRDefault="00C62A91" w:rsidP="00C62A91">
      <w:pPr>
        <w:numPr>
          <w:ilvl w:val="0"/>
          <w:numId w:val="17"/>
        </w:numPr>
      </w:pPr>
      <w:r w:rsidRPr="00C62A91">
        <w:t>imenovanje pooblaščenega koordinatorja za VZD (naročnik);</w:t>
      </w:r>
    </w:p>
    <w:p w14:paraId="176B3264" w14:textId="77777777" w:rsidR="00C62A91" w:rsidRPr="00C62A91" w:rsidRDefault="00C62A91" w:rsidP="00C62A91">
      <w:pPr>
        <w:numPr>
          <w:ilvl w:val="0"/>
          <w:numId w:val="17"/>
        </w:numPr>
      </w:pPr>
      <w:r w:rsidRPr="00C62A91">
        <w:t>prijava del inšpekciji za delo (naročnik);</w:t>
      </w:r>
    </w:p>
    <w:p w14:paraId="0678E92B" w14:textId="77777777" w:rsidR="00C62A91" w:rsidRPr="00C62A91" w:rsidRDefault="00C62A91" w:rsidP="00C62A91">
      <w:pPr>
        <w:numPr>
          <w:ilvl w:val="0"/>
          <w:numId w:val="17"/>
        </w:numPr>
      </w:pPr>
      <w:r w:rsidRPr="00C62A91">
        <w:t>prijava začetka gradnje (naročnik);</w:t>
      </w:r>
    </w:p>
    <w:p w14:paraId="6795CAFE" w14:textId="77777777" w:rsidR="00C62A91" w:rsidRPr="00C62A91" w:rsidRDefault="00C62A91" w:rsidP="00C62A91">
      <w:pPr>
        <w:numPr>
          <w:ilvl w:val="0"/>
          <w:numId w:val="17"/>
        </w:numPr>
      </w:pPr>
      <w:r w:rsidRPr="00C62A91">
        <w:t>izpolnitev morebitnih drugih administrativnih pogojev naproti državnim in lokalnim inštitucijam (gradbeno dovoljenje, soglasja, ipd.) (naročnik).</w:t>
      </w:r>
    </w:p>
    <w:p w14:paraId="78997133" w14:textId="77777777" w:rsidR="00C62A91" w:rsidRPr="00C62A91" w:rsidRDefault="00C62A91" w:rsidP="00C62A91"/>
    <w:p w14:paraId="3198A631" w14:textId="77777777" w:rsidR="00C62A91" w:rsidRPr="00C62A91" w:rsidRDefault="00C62A91" w:rsidP="00C62A91">
      <w:r w:rsidRPr="00C62A91">
        <w:t xml:space="preserve">Datum uvedbe v delo določi naročnik. Izvajalec se bo uvedbe v delo brezpogojno udeležil na pisni poziv naročnika. </w:t>
      </w:r>
    </w:p>
    <w:p w14:paraId="482C7899" w14:textId="77777777" w:rsidR="00C62A91" w:rsidRPr="00C62A91" w:rsidRDefault="00C62A91" w:rsidP="00C62A91"/>
    <w:p w14:paraId="6D1B5467"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C81F6EB" w14:textId="77777777" w:rsidR="00C62A91" w:rsidRPr="00C62A91" w:rsidRDefault="00C62A91" w:rsidP="00C62A91">
      <w:r w:rsidRPr="00C62A91">
        <w:t>Ob uvedbi izvajalca v delo:</w:t>
      </w:r>
    </w:p>
    <w:p w14:paraId="30EA66D2" w14:textId="77777777" w:rsidR="00C62A91" w:rsidRPr="00C62A91" w:rsidRDefault="00C62A91" w:rsidP="00C62A91">
      <w:pPr>
        <w:numPr>
          <w:ilvl w:val="0"/>
          <w:numId w:val="17"/>
        </w:numPr>
      </w:pPr>
      <w:r w:rsidRPr="00C62A91">
        <w:t>se seznani izvajalca z varnostnim načrtom v skladu s predpisi o varnosti in zdravju pri delu in ukrepi zagotavljanja varnosti in zdravja pri delu, protipožarne zaščite, varstva pred eksplozijo, varstva narave;</w:t>
      </w:r>
    </w:p>
    <w:p w14:paraId="2B774AC6" w14:textId="77777777" w:rsidR="00C62A91" w:rsidRPr="00C62A91" w:rsidRDefault="00C62A91" w:rsidP="00C62A91">
      <w:pPr>
        <w:numPr>
          <w:ilvl w:val="0"/>
          <w:numId w:val="17"/>
        </w:numPr>
      </w:pPr>
      <w:r w:rsidRPr="00C62A91">
        <w:t>se pregleda pravilnost seznamov kadrovskih virov in tehnične opreme za izvedbo del;</w:t>
      </w:r>
    </w:p>
    <w:p w14:paraId="1A7C6885" w14:textId="77777777" w:rsidR="00C62A91" w:rsidRPr="00C62A91" w:rsidRDefault="00C62A91" w:rsidP="00C62A91">
      <w:pPr>
        <w:numPr>
          <w:ilvl w:val="0"/>
          <w:numId w:val="17"/>
        </w:numPr>
      </w:pPr>
      <w:r w:rsidRPr="00C62A91">
        <w:t>se predstavi odgovorne osebe za izvedbo projekta (izvajalca, naročnika, upravljavca, nadzora, koordinatorja VZD pri izvedbi, ipd.) in dogovori ter zapiše se komunikacijska shema za izvedbo projekta;</w:t>
      </w:r>
    </w:p>
    <w:p w14:paraId="31C280F2" w14:textId="77777777" w:rsidR="00C62A91" w:rsidRPr="00C62A91" w:rsidRDefault="00C62A91" w:rsidP="00C62A91">
      <w:pPr>
        <w:numPr>
          <w:ilvl w:val="0"/>
          <w:numId w:val="17"/>
        </w:numPr>
      </w:pPr>
      <w:r w:rsidRPr="00C62A91">
        <w:t>se dogovori način redne komunikacije, koordinacijskih sestankov in izdelave zapisnikov;</w:t>
      </w:r>
    </w:p>
    <w:p w14:paraId="0DD99A76" w14:textId="77777777" w:rsidR="00C62A91" w:rsidRPr="00C62A91" w:rsidRDefault="00C62A91" w:rsidP="00C62A91">
      <w:pPr>
        <w:numPr>
          <w:ilvl w:val="0"/>
          <w:numId w:val="17"/>
        </w:numPr>
      </w:pPr>
      <w:r w:rsidRPr="00C62A91">
        <w:lastRenderedPageBreak/>
        <w:t>se ponovno seznani udeležence v projektu z lokacijo, zahtevami javnega naročila, projektne dokumentacije, ipd.;</w:t>
      </w:r>
    </w:p>
    <w:p w14:paraId="70074C79" w14:textId="77777777" w:rsidR="00C62A91" w:rsidRPr="00C62A91" w:rsidRDefault="00C62A91" w:rsidP="00C62A91">
      <w:pPr>
        <w:numPr>
          <w:ilvl w:val="0"/>
          <w:numId w:val="17"/>
        </w:numPr>
      </w:pPr>
      <w:r w:rsidRPr="00C62A91">
        <w:t>se dogovori gradbiščni red in organizacija gradbišča (deponije materiala, odpadkov, zahteve, način in lokacije priklopov energentov in vode, ipd.);</w:t>
      </w:r>
    </w:p>
    <w:p w14:paraId="630DB338" w14:textId="77777777" w:rsidR="00C62A91" w:rsidRPr="00C62A91" w:rsidRDefault="00C62A91" w:rsidP="00C62A91">
      <w:pPr>
        <w:numPr>
          <w:ilvl w:val="0"/>
          <w:numId w:val="17"/>
        </w:numPr>
      </w:pPr>
      <w:r w:rsidRPr="00C62A91">
        <w:t>se dogovori oblika, vrsta in način vodenja gradbiščne dokumentacije;</w:t>
      </w:r>
    </w:p>
    <w:p w14:paraId="1FA14F86" w14:textId="77777777" w:rsidR="00C62A91" w:rsidRPr="00C62A91" w:rsidRDefault="00C62A91" w:rsidP="00C62A91">
      <w:pPr>
        <w:numPr>
          <w:ilvl w:val="0"/>
          <w:numId w:val="17"/>
        </w:numPr>
      </w:pPr>
      <w:r w:rsidRPr="00C62A91">
        <w:t>se ugotovi razmere in pogoje za varen pričetek in nadaljevanje del;</w:t>
      </w:r>
    </w:p>
    <w:p w14:paraId="0A749BE7" w14:textId="77777777" w:rsidR="00C62A91" w:rsidRPr="00C62A91" w:rsidRDefault="00C62A91" w:rsidP="00C62A91">
      <w:pPr>
        <w:numPr>
          <w:ilvl w:val="0"/>
          <w:numId w:val="17"/>
        </w:numPr>
      </w:pPr>
      <w:r w:rsidRPr="00C62A91">
        <w:t>se slikovno (fotografije) dokumentira lokacija gradnje, s čimer se ugotovi dejansko začetno stanje lokacije (zemljišča, naprav, opreme, infrastrukture, ipd.);</w:t>
      </w:r>
    </w:p>
    <w:p w14:paraId="368DA6B0" w14:textId="77777777" w:rsidR="00C62A91" w:rsidRPr="00C62A91" w:rsidRDefault="00C62A91" w:rsidP="00C62A91">
      <w:pPr>
        <w:numPr>
          <w:ilvl w:val="0"/>
          <w:numId w:val="17"/>
        </w:numPr>
      </w:pPr>
      <w:r w:rsidRPr="00C62A91">
        <w:t>se dogovori datum pričetka del na gradbišču;</w:t>
      </w:r>
    </w:p>
    <w:p w14:paraId="7340897F" w14:textId="77777777" w:rsidR="00C62A91" w:rsidRPr="00C62A91" w:rsidRDefault="00C62A91" w:rsidP="00C62A91">
      <w:pPr>
        <w:numPr>
          <w:ilvl w:val="0"/>
          <w:numId w:val="17"/>
        </w:numPr>
      </w:pPr>
      <w:r w:rsidRPr="00C62A91">
        <w:t>se pregleda s strani izvajalca predan podrobni okvirni terminski načrt izvedbe pogodbenih del;</w:t>
      </w:r>
    </w:p>
    <w:p w14:paraId="0DE7CBFE" w14:textId="77777777" w:rsidR="00C62A91" w:rsidRPr="00C62A91" w:rsidRDefault="00C62A91" w:rsidP="00C62A91">
      <w:pPr>
        <w:numPr>
          <w:ilvl w:val="0"/>
          <w:numId w:val="17"/>
        </w:numPr>
      </w:pPr>
      <w:r w:rsidRPr="00C62A91">
        <w:t>se pregleda s strani izvajalca predano tehnologijo del, program kontrole kakovosti izvedenih del in program testiranj;</w:t>
      </w:r>
    </w:p>
    <w:p w14:paraId="108996AF" w14:textId="77777777" w:rsidR="00C62A91" w:rsidRPr="00C62A91" w:rsidRDefault="00C62A91" w:rsidP="00C62A91">
      <w:pPr>
        <w:numPr>
          <w:ilvl w:val="0"/>
          <w:numId w:val="17"/>
        </w:numPr>
      </w:pPr>
      <w:r w:rsidRPr="00C62A91">
        <w:t>se dogovori morebitne dopolnitve in popravke gradbiščne in izvedbene dokumentacije.</w:t>
      </w:r>
    </w:p>
    <w:p w14:paraId="09666F06" w14:textId="77777777" w:rsidR="00C62A91" w:rsidRPr="00C62A91" w:rsidRDefault="00C62A91" w:rsidP="00C62A91"/>
    <w:p w14:paraId="39BDFC8A" w14:textId="7CD04F7D" w:rsidR="00C62A91" w:rsidRPr="00C62A91" w:rsidRDefault="00C62A91" w:rsidP="00C62A91">
      <w:r w:rsidRPr="00C62A91">
        <w:t xml:space="preserve">O uvedbi izvajalca v delo se zapiše zapisnik, ki ga potrdijo vsi udeleženci na projektu, s tem se šteje, da je izvajalec uveden v delo in seznanjen z vsemi dejavniki, ki bi kakorkoli lahko vplivali na varno izvedbo del. V primeru, da se ob uvedbi izvajalca v delu ugotovijo določeni vplivni dejavniki, ki bi onemogočali izvajalcu varen pričetek in nadaljevanje del, se to zapisniško ugotovi in se uvedba izvajalca v delo ponovi, ko so za to vzpostavljeni vsi pogoji. </w:t>
      </w:r>
    </w:p>
    <w:p w14:paraId="488E1F49" w14:textId="77777777" w:rsidR="00C62A91" w:rsidRPr="00C62A91" w:rsidRDefault="00C62A91" w:rsidP="00C62A91"/>
    <w:p w14:paraId="0F53159B"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17085DF" w14:textId="23D22915" w:rsidR="00C62A91" w:rsidRPr="00C62A91" w:rsidRDefault="00C62A91" w:rsidP="00C62A91">
      <w:pPr>
        <w:rPr>
          <w:rFonts w:cs="Arial"/>
          <w:strike/>
          <w:color w:val="FF0000"/>
          <w:sz w:val="16"/>
          <w:szCs w:val="16"/>
        </w:rPr>
      </w:pPr>
      <w:r w:rsidRPr="00C62A91">
        <w:t xml:space="preserve">Izvajalec se obvezuje izvesti pogodbena dela </w:t>
      </w:r>
      <w:r w:rsidR="00F97DB3">
        <w:t xml:space="preserve">v ………… </w:t>
      </w:r>
      <w:r w:rsidR="00F97DB3" w:rsidRPr="00F97DB3">
        <w:rPr>
          <w:i/>
          <w:color w:val="A6A6A6" w:themeColor="background1" w:themeShade="A6"/>
          <w:sz w:val="18"/>
          <w:szCs w:val="18"/>
        </w:rPr>
        <w:t>(najdaljši rok je 90 dni, v primeru, da izbrani ponudnik navede krajši rok, se pri sklepanju pogodbe ustrezno navede rok, ki ga je navedel izbrani ponudnik)</w:t>
      </w:r>
      <w:r w:rsidR="00F97DB3">
        <w:t xml:space="preserve"> dneh od uvedbe izvajalca v delo.</w:t>
      </w:r>
    </w:p>
    <w:p w14:paraId="54CC7615" w14:textId="77777777" w:rsidR="00C62A91" w:rsidRPr="00C62A91" w:rsidRDefault="00C62A91" w:rsidP="00C62A91">
      <w:pPr>
        <w:tabs>
          <w:tab w:val="left" w:pos="9070"/>
        </w:tabs>
        <w:ind w:right="-2"/>
        <w:rPr>
          <w:lang w:val="x-none" w:eastAsia="x-none"/>
        </w:rPr>
      </w:pPr>
    </w:p>
    <w:p w14:paraId="42DAD4B4"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601ED0DC" w14:textId="77777777" w:rsidR="00C62A91" w:rsidRPr="00C62A91" w:rsidRDefault="00C62A91" w:rsidP="00C62A91">
      <w:r w:rsidRPr="00C62A91">
        <w:t>Izvajalec je dolžan spoštovati tudi v terminskem planu določene vmesne roke izvajanja del, razen če na kasnitev ni imel vpliva oz. je bila ta dogovorjena in potrjena s strani pooblaščenega strokovnega nadzora naročnika in pogodbenega predstavnika naročnika. Odstopanja se opredelijo v gradbenem dnevniku, kjer se navede tudi način in roke nadomestitve izgubljenega časa. Morebitne potrjene vmesne kasnitve ne smejo vplivati na končni pogodbeni rok izvedbe.</w:t>
      </w:r>
    </w:p>
    <w:p w14:paraId="193F6F1A" w14:textId="77777777" w:rsidR="00C62A91" w:rsidRPr="00C62A91" w:rsidRDefault="00C62A91" w:rsidP="00C62A91">
      <w:pPr>
        <w:jc w:val="left"/>
        <w:rPr>
          <w:rFonts w:asciiTheme="minorHAnsi" w:eastAsia="Calibri" w:hAnsiTheme="minorHAnsi" w:cstheme="minorHAnsi"/>
          <w:b/>
          <w:lang w:eastAsia="en-US"/>
        </w:rPr>
      </w:pPr>
    </w:p>
    <w:p w14:paraId="3195F07E"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6037E684" w14:textId="77777777" w:rsidR="00C62A91" w:rsidRPr="00C62A91" w:rsidRDefault="00C62A91" w:rsidP="00C62A91">
      <w:pPr>
        <w:tabs>
          <w:tab w:val="left" w:pos="9070"/>
        </w:tabs>
        <w:ind w:right="57"/>
        <w:rPr>
          <w:rFonts w:asciiTheme="minorHAnsi" w:hAnsiTheme="minorHAnsi" w:cstheme="minorHAnsi"/>
        </w:rPr>
      </w:pPr>
      <w:r w:rsidRPr="00C62A91">
        <w:rPr>
          <w:rFonts w:asciiTheme="minorHAnsi" w:hAnsiTheme="minorHAnsi" w:cstheme="minorHAnsi"/>
        </w:rPr>
        <w:t>Izvajalec ima pravico do podaljšanja roka za zaključek del v naslednjih primerih:</w:t>
      </w:r>
    </w:p>
    <w:p w14:paraId="3B1E5394" w14:textId="40013B46" w:rsidR="00C62A91" w:rsidRPr="00C62A91" w:rsidRDefault="00C62A91" w:rsidP="00C62A91">
      <w:pPr>
        <w:numPr>
          <w:ilvl w:val="0"/>
          <w:numId w:val="39"/>
        </w:numPr>
        <w:tabs>
          <w:tab w:val="left" w:pos="9070"/>
        </w:tabs>
        <w:ind w:left="360" w:right="57"/>
        <w:contextualSpacing/>
        <w:rPr>
          <w:rFonts w:asciiTheme="minorHAnsi" w:eastAsia="Calibri" w:hAnsiTheme="minorHAnsi" w:cstheme="minorHAnsi"/>
          <w:lang w:eastAsia="en-US"/>
        </w:rPr>
      </w:pPr>
      <w:r w:rsidRPr="00C62A91">
        <w:rPr>
          <w:rFonts w:asciiTheme="minorHAnsi" w:eastAsia="Calibri" w:hAnsiTheme="minorHAnsi" w:cstheme="minorHAnsi"/>
          <w:lang w:eastAsia="en-US"/>
        </w:rPr>
        <w:t>dogodki, ki so posledica višje sile</w:t>
      </w:r>
      <w:r w:rsidR="00F27600">
        <w:rPr>
          <w:rFonts w:asciiTheme="minorHAnsi" w:eastAsia="Calibri" w:hAnsiTheme="minorHAnsi" w:cstheme="minorHAnsi"/>
          <w:lang w:eastAsia="en-US"/>
        </w:rPr>
        <w:t xml:space="preserve"> (potres, poplava).</w:t>
      </w:r>
    </w:p>
    <w:p w14:paraId="45A21E78" w14:textId="77777777" w:rsidR="00C62A91" w:rsidRPr="00C62A91" w:rsidRDefault="00C62A91" w:rsidP="00C62A91">
      <w:pPr>
        <w:tabs>
          <w:tab w:val="left" w:pos="9070"/>
        </w:tabs>
        <w:ind w:right="57"/>
        <w:rPr>
          <w:rFonts w:asciiTheme="minorHAnsi" w:hAnsiTheme="minorHAnsi" w:cstheme="minorHAnsi"/>
        </w:rPr>
      </w:pPr>
    </w:p>
    <w:p w14:paraId="5A07074C" w14:textId="63EE252B" w:rsidR="00C62A91" w:rsidRPr="00C62A91" w:rsidRDefault="00C62A91" w:rsidP="00C62A91">
      <w:pPr>
        <w:tabs>
          <w:tab w:val="left" w:pos="9070"/>
        </w:tabs>
        <w:ind w:right="-2"/>
        <w:rPr>
          <w:rFonts w:asciiTheme="minorHAnsi" w:hAnsiTheme="minorHAnsi" w:cstheme="minorHAnsi"/>
        </w:rPr>
      </w:pPr>
      <w:r w:rsidRPr="00C62A91">
        <w:rPr>
          <w:rFonts w:asciiTheme="minorHAnsi" w:hAnsiTheme="minorHAnsi" w:cstheme="minorHAnsi"/>
        </w:rPr>
        <w:t xml:space="preserve">Izvajalec mora naročniku predlagati natančno število dni podaljšanja najkasneje v treh (3) </w:t>
      </w:r>
      <w:r w:rsidR="00262D4E">
        <w:rPr>
          <w:rFonts w:asciiTheme="minorHAnsi" w:hAnsiTheme="minorHAnsi" w:cstheme="minorHAnsi"/>
        </w:rPr>
        <w:t xml:space="preserve">delovnih </w:t>
      </w:r>
      <w:r w:rsidRPr="00C62A91">
        <w:rPr>
          <w:rFonts w:asciiTheme="minorHAnsi" w:hAnsiTheme="minorHAnsi" w:cstheme="minorHAnsi"/>
        </w:rPr>
        <w:t>dneh po tem, ko je prenehal razlog za podaljšanje pogodbenega roka. Rok se praviloma podaljša za toliko časa, kolikor so trajale ovire, zaradi katerih del ni bilo mogoče izvajati.</w:t>
      </w:r>
    </w:p>
    <w:p w14:paraId="5AAFC42D" w14:textId="77777777" w:rsidR="00C62A91" w:rsidRPr="00C62A91" w:rsidRDefault="00C62A91" w:rsidP="00C62A91">
      <w:pPr>
        <w:tabs>
          <w:tab w:val="left" w:pos="9070"/>
        </w:tabs>
        <w:ind w:right="-2"/>
        <w:rPr>
          <w:rFonts w:asciiTheme="minorHAnsi" w:hAnsiTheme="minorHAnsi" w:cstheme="minorHAnsi"/>
        </w:rPr>
      </w:pPr>
    </w:p>
    <w:p w14:paraId="2405DCD3" w14:textId="77777777" w:rsidR="00C62A91" w:rsidRPr="00C62A91" w:rsidRDefault="00C62A91" w:rsidP="00C62A91">
      <w:pPr>
        <w:tabs>
          <w:tab w:val="left" w:pos="9070"/>
        </w:tabs>
        <w:ind w:right="-2"/>
        <w:rPr>
          <w:rFonts w:asciiTheme="minorHAnsi" w:hAnsiTheme="minorHAnsi" w:cstheme="minorHAnsi"/>
        </w:rPr>
      </w:pPr>
      <w:r w:rsidRPr="00C62A91">
        <w:rPr>
          <w:rFonts w:asciiTheme="minorHAnsi" w:hAnsiTheme="minorHAnsi" w:cstheme="minorHAnsi"/>
        </w:rPr>
        <w:t>Spremembo pogodbenega roka pogodbeni stranki uredita s pisnim aneksom k tej pogodbi. Izvajalec je oproščen odgovornosti za zamudo pogodbenega roka, tudi če iz razlogov na strani naročnika aneks za podaljšanje ni bil sklenjen, če obstajajo razlogi za podaljšanje pogodbenega roka iz prvega odstavka tega člena in če je izvajalec o razlogih za podaljšanje pravočasno obvestil naročnika.</w:t>
      </w:r>
    </w:p>
    <w:p w14:paraId="0FF54267" w14:textId="77777777" w:rsidR="00C62A91" w:rsidRPr="00C62A91" w:rsidRDefault="00C62A91" w:rsidP="00C62A91">
      <w:pPr>
        <w:tabs>
          <w:tab w:val="left" w:pos="9070"/>
        </w:tabs>
        <w:ind w:right="-2"/>
        <w:rPr>
          <w:rFonts w:asciiTheme="minorHAnsi" w:hAnsiTheme="minorHAnsi" w:cstheme="minorHAnsi"/>
        </w:rPr>
      </w:pPr>
    </w:p>
    <w:p w14:paraId="4F01224A" w14:textId="66BE4AAC" w:rsidR="00C62A91" w:rsidRPr="00C62A91" w:rsidRDefault="00C62A91" w:rsidP="00C62A91">
      <w:pPr>
        <w:tabs>
          <w:tab w:val="left" w:pos="9070"/>
        </w:tabs>
        <w:ind w:right="-2"/>
        <w:rPr>
          <w:rFonts w:asciiTheme="minorHAnsi" w:hAnsiTheme="minorHAnsi" w:cstheme="minorHAnsi"/>
        </w:rPr>
      </w:pPr>
      <w:r w:rsidRPr="00C62A91">
        <w:rPr>
          <w:rFonts w:asciiTheme="minorHAnsi" w:hAnsiTheme="minorHAnsi" w:cstheme="minorHAnsi"/>
        </w:rPr>
        <w:t xml:space="preserve">Z namenom preprečitve večje poslovne škode se pogodbeni stranki strinjata, da ima naročnik v primeru, da oceni da bi zamuda, ki bo nastala zaradi ne odzivanja, malomarnosti, nepripravljenosti (kadri, material) ali neprimerne opremljenosti izvajalcev del, vplivala na naročnikovo poslovanje </w:t>
      </w:r>
      <w:r w:rsidRPr="00005DA6">
        <w:rPr>
          <w:rFonts w:asciiTheme="minorHAnsi" w:hAnsiTheme="minorHAnsi" w:cstheme="minorHAnsi"/>
        </w:rPr>
        <w:t xml:space="preserve">ali obratovanje </w:t>
      </w:r>
      <w:r w:rsidR="00262D4E">
        <w:rPr>
          <w:rFonts w:asciiTheme="minorHAnsi" w:hAnsiTheme="minorHAnsi" w:cstheme="minorHAnsi"/>
        </w:rPr>
        <w:t xml:space="preserve">skladišča </w:t>
      </w:r>
      <w:r w:rsidRPr="00F97DB3">
        <w:rPr>
          <w:rFonts w:asciiTheme="minorHAnsi" w:hAnsiTheme="minorHAnsi" w:cstheme="minorHAnsi"/>
        </w:rPr>
        <w:t>SND Ortnek</w:t>
      </w:r>
      <w:r w:rsidRPr="00C62A91">
        <w:rPr>
          <w:rFonts w:asciiTheme="minorHAnsi" w:hAnsiTheme="minorHAnsi" w:cstheme="minorHAnsi"/>
        </w:rPr>
        <w:t>, pravico prekiniti nadaljevanje izvedbe pogodbenih del in razveljaviti predmetno pogodbo. Izvajalec, ki vpliva na nastanek zamude ali prekinitev del je dolžan kriti stroške, ki nastanejo naročniku</w:t>
      </w:r>
      <w:r w:rsidR="00262D4E">
        <w:rPr>
          <w:rFonts w:asciiTheme="minorHAnsi" w:hAnsiTheme="minorHAnsi" w:cstheme="minorHAnsi"/>
        </w:rPr>
        <w:t>.</w:t>
      </w:r>
      <w:r w:rsidRPr="00C62A91">
        <w:rPr>
          <w:rFonts w:asciiTheme="minorHAnsi" w:hAnsiTheme="minorHAnsi" w:cstheme="minorHAnsi"/>
        </w:rPr>
        <w:t xml:space="preserve"> </w:t>
      </w:r>
    </w:p>
    <w:p w14:paraId="3BB215CE" w14:textId="33D16458" w:rsidR="00C62A91" w:rsidRPr="00C62A91" w:rsidRDefault="00C62A91" w:rsidP="00C62A91">
      <w:pPr>
        <w:tabs>
          <w:tab w:val="left" w:pos="9070"/>
        </w:tabs>
        <w:ind w:right="-2"/>
        <w:rPr>
          <w:rFonts w:cs="Arial"/>
        </w:rPr>
      </w:pPr>
      <w:r w:rsidRPr="00C62A91">
        <w:rPr>
          <w:rFonts w:cs="Arial"/>
        </w:rPr>
        <w:lastRenderedPageBreak/>
        <w:t>Če zaradi dejanj izvajalca naročnik ne bi mogel organizirati uvedbe izvajalca v delo v želenem roku oz. bi izvajalec uvedbo izvajalca v delo na drug način onemogočal, se ta izgubljeni čas šteje v pogodbeni rok izvedbe in izvajalec nima pravice uveljavljati tega časa za podaljšanje pogodbenega roka. Ta čas se ugotavlja na podlagi pisnih pozivov naročnika izvajalcu glede vzpostavitve pogojev za organizacijo uvedbe izvajalca v delo.</w:t>
      </w:r>
    </w:p>
    <w:p w14:paraId="39FB42BF" w14:textId="77777777" w:rsidR="00C62A91" w:rsidRPr="00C62A91" w:rsidRDefault="00C62A91" w:rsidP="00C62A91">
      <w:pPr>
        <w:tabs>
          <w:tab w:val="left" w:pos="9070"/>
        </w:tabs>
        <w:ind w:right="-2"/>
        <w:rPr>
          <w:rFonts w:cs="Arial"/>
        </w:rPr>
      </w:pPr>
    </w:p>
    <w:p w14:paraId="773C7B17"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6A844601" w14:textId="28F21D11" w:rsidR="00C62A91" w:rsidRDefault="00C62A91" w:rsidP="00C62A91">
      <w:pPr>
        <w:tabs>
          <w:tab w:val="left" w:pos="9070"/>
        </w:tabs>
        <w:ind w:right="-2"/>
        <w:rPr>
          <w:rFonts w:cs="Arial"/>
          <w:lang w:val="x-none" w:eastAsia="x-none"/>
        </w:rPr>
      </w:pPr>
      <w:r w:rsidRPr="00C62A91">
        <w:rPr>
          <w:rFonts w:cs="Arial"/>
          <w:lang w:val="x-none" w:eastAsia="x-none"/>
        </w:rPr>
        <w:t xml:space="preserve">V primeru, da bi izvajalec prekoračil </w:t>
      </w:r>
      <w:r w:rsidRPr="00C62A91">
        <w:rPr>
          <w:lang w:val="x-none" w:eastAsia="x-none"/>
        </w:rPr>
        <w:t>pogodbeni rok izvedbe</w:t>
      </w:r>
      <w:r w:rsidRPr="00C62A91">
        <w:rPr>
          <w:rFonts w:cs="Arial"/>
          <w:lang w:val="x-none" w:eastAsia="x-none"/>
        </w:rPr>
        <w:t>, je dolžan</w:t>
      </w:r>
      <w:r w:rsidRPr="00C62A91">
        <w:rPr>
          <w:rFonts w:cs="Arial"/>
          <w:lang w:eastAsia="x-none"/>
        </w:rPr>
        <w:t xml:space="preserve"> </w:t>
      </w:r>
      <w:r w:rsidRPr="00C62A91">
        <w:rPr>
          <w:rFonts w:cs="Arial"/>
          <w:lang w:val="x-none" w:eastAsia="x-none"/>
        </w:rPr>
        <w:t xml:space="preserve">naročniku plačati pogodbeno kazen v višini </w:t>
      </w:r>
      <w:r w:rsidRPr="00C62A91">
        <w:rPr>
          <w:rFonts w:cs="Arial"/>
          <w:lang w:eastAsia="x-none"/>
        </w:rPr>
        <w:t>petih</w:t>
      </w:r>
      <w:r w:rsidRPr="00C62A91">
        <w:rPr>
          <w:rFonts w:cs="Arial"/>
          <w:lang w:val="x-none" w:eastAsia="x-none"/>
        </w:rPr>
        <w:t xml:space="preserve"> promil</w:t>
      </w:r>
      <w:r w:rsidRPr="00C62A91">
        <w:rPr>
          <w:rFonts w:cs="Arial"/>
          <w:lang w:eastAsia="x-none"/>
        </w:rPr>
        <w:t>ov</w:t>
      </w:r>
      <w:r w:rsidRPr="00C62A91">
        <w:rPr>
          <w:rFonts w:cs="Arial"/>
          <w:lang w:val="x-none" w:eastAsia="x-none"/>
        </w:rPr>
        <w:t xml:space="preserve"> </w:t>
      </w:r>
      <w:r w:rsidRPr="00C62A91">
        <w:rPr>
          <w:rFonts w:cs="Arial"/>
          <w:lang w:eastAsia="x-none"/>
        </w:rPr>
        <w:t xml:space="preserve">(5 </w:t>
      </w:r>
      <w:r w:rsidRPr="00C62A91">
        <w:rPr>
          <w:rFonts w:cs="Arial"/>
          <w:lang w:val="x-none" w:eastAsia="x-none"/>
        </w:rPr>
        <w:t>‰</w:t>
      </w:r>
      <w:r w:rsidRPr="00C62A91">
        <w:rPr>
          <w:rFonts w:cs="Arial"/>
          <w:lang w:eastAsia="x-none"/>
        </w:rPr>
        <w:t>)</w:t>
      </w:r>
      <w:r w:rsidRPr="00C62A91">
        <w:rPr>
          <w:rFonts w:cs="Arial"/>
          <w:lang w:val="x-none" w:eastAsia="x-none"/>
        </w:rPr>
        <w:t xml:space="preserve"> od končne obračunske vrednosti vseh del</w:t>
      </w:r>
      <w:r w:rsidRPr="00C62A91">
        <w:rPr>
          <w:rFonts w:cs="Arial"/>
          <w:lang w:eastAsia="x-none"/>
        </w:rPr>
        <w:t xml:space="preserve"> vključno z DDV,</w:t>
      </w:r>
      <w:r w:rsidRPr="00C62A91">
        <w:rPr>
          <w:rFonts w:cs="Arial"/>
          <w:lang w:val="x-none" w:eastAsia="x-none"/>
        </w:rPr>
        <w:t xml:space="preserve"> za vsak </w:t>
      </w:r>
      <w:r w:rsidRPr="00C62A91">
        <w:rPr>
          <w:rFonts w:cs="Arial"/>
          <w:lang w:eastAsia="x-none"/>
        </w:rPr>
        <w:t xml:space="preserve">koledarski </w:t>
      </w:r>
      <w:r w:rsidRPr="00C62A91">
        <w:rPr>
          <w:rFonts w:cs="Arial"/>
          <w:lang w:val="x-none" w:eastAsia="x-none"/>
        </w:rPr>
        <w:t>dan zamude</w:t>
      </w:r>
      <w:r w:rsidRPr="00C62A91">
        <w:rPr>
          <w:rFonts w:cs="Arial"/>
          <w:lang w:eastAsia="x-none"/>
        </w:rPr>
        <w:t xml:space="preserve">. Pogodbena kazen ne vpliva na končno obračunsko vrednost in višino DDV, ampak le na znesek zmanjšane terjatve do naročnika (denarni tok). Pogodbena kazen se obračuna do maksimalne višine </w:t>
      </w:r>
      <w:r w:rsidRPr="00C62A91">
        <w:rPr>
          <w:rFonts w:cs="Arial"/>
          <w:lang w:val="x-none" w:eastAsia="x-none"/>
        </w:rPr>
        <w:t>deset</w:t>
      </w:r>
      <w:r w:rsidRPr="00C62A91">
        <w:rPr>
          <w:rFonts w:cs="Arial"/>
          <w:lang w:eastAsia="x-none"/>
        </w:rPr>
        <w:t>ih</w:t>
      </w:r>
      <w:r w:rsidRPr="00C62A91">
        <w:rPr>
          <w:rFonts w:cs="Arial"/>
          <w:lang w:val="x-none" w:eastAsia="x-none"/>
        </w:rPr>
        <w:t xml:space="preserve"> </w:t>
      </w:r>
      <w:r w:rsidRPr="00C62A91">
        <w:rPr>
          <w:rFonts w:cs="Arial"/>
          <w:lang w:eastAsia="x-none"/>
        </w:rPr>
        <w:t>odstotkov</w:t>
      </w:r>
      <w:r w:rsidRPr="00C62A91">
        <w:rPr>
          <w:rFonts w:cs="Arial"/>
          <w:lang w:val="x-none" w:eastAsia="x-none"/>
        </w:rPr>
        <w:t xml:space="preserve"> </w:t>
      </w:r>
      <w:r w:rsidRPr="00C62A91">
        <w:rPr>
          <w:rFonts w:cs="Arial"/>
          <w:lang w:eastAsia="x-none"/>
        </w:rPr>
        <w:t>(</w:t>
      </w:r>
      <w:r w:rsidRPr="00C62A91">
        <w:rPr>
          <w:rFonts w:cs="Arial"/>
          <w:lang w:val="x-none" w:eastAsia="x-none"/>
        </w:rPr>
        <w:t>10</w:t>
      </w:r>
      <w:r w:rsidRPr="00C62A91">
        <w:rPr>
          <w:rFonts w:cs="Arial"/>
          <w:lang w:eastAsia="x-none"/>
        </w:rPr>
        <w:t xml:space="preserve"> </w:t>
      </w:r>
      <w:r w:rsidRPr="00C62A91">
        <w:rPr>
          <w:rFonts w:cs="Arial"/>
          <w:lang w:val="x-none" w:eastAsia="x-none"/>
        </w:rPr>
        <w:t>%)</w:t>
      </w:r>
      <w:r w:rsidRPr="00C62A91">
        <w:rPr>
          <w:rFonts w:cs="Arial"/>
          <w:lang w:eastAsia="x-none"/>
        </w:rPr>
        <w:t xml:space="preserve"> </w:t>
      </w:r>
      <w:r w:rsidRPr="00C62A91">
        <w:rPr>
          <w:rFonts w:cs="Arial"/>
          <w:lang w:val="x-none" w:eastAsia="x-none"/>
        </w:rPr>
        <w:t>končne obračunske vrednosti vseh del</w:t>
      </w:r>
      <w:r w:rsidRPr="00C62A91">
        <w:rPr>
          <w:rFonts w:cs="Arial"/>
          <w:lang w:eastAsia="x-none"/>
        </w:rPr>
        <w:t xml:space="preserve"> vključno z DDV</w:t>
      </w:r>
      <w:r w:rsidRPr="00C62A91">
        <w:rPr>
          <w:rFonts w:cs="Arial"/>
          <w:lang w:val="x-none" w:eastAsia="x-none"/>
        </w:rPr>
        <w:t>.</w:t>
      </w:r>
    </w:p>
    <w:p w14:paraId="6B51D11E" w14:textId="77777777" w:rsidR="00CA1B83" w:rsidRPr="00C62A91" w:rsidRDefault="00CA1B83" w:rsidP="00C62A91">
      <w:pPr>
        <w:tabs>
          <w:tab w:val="left" w:pos="9070"/>
        </w:tabs>
        <w:ind w:right="-2"/>
        <w:rPr>
          <w:rFonts w:cs="Arial"/>
          <w:lang w:eastAsia="x-none"/>
        </w:rPr>
      </w:pPr>
    </w:p>
    <w:p w14:paraId="6F7E90E4"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658976AF" w14:textId="77777777" w:rsidR="00C62A91" w:rsidRPr="00C62A91" w:rsidRDefault="00C62A91" w:rsidP="00C62A91">
      <w:pPr>
        <w:tabs>
          <w:tab w:val="left" w:pos="9070"/>
        </w:tabs>
        <w:ind w:right="-2"/>
        <w:rPr>
          <w:rFonts w:cs="Arial"/>
          <w:lang w:val="x-none" w:eastAsia="x-none"/>
        </w:rPr>
      </w:pPr>
      <w:r w:rsidRPr="00C62A91">
        <w:rPr>
          <w:rFonts w:cs="Arial"/>
          <w:lang w:val="x-none" w:eastAsia="x-none"/>
        </w:rPr>
        <w:t>Če bi izračunana pogodbena kazen</w:t>
      </w:r>
      <w:r w:rsidRPr="00C62A91">
        <w:rPr>
          <w:rFonts w:cs="Arial"/>
          <w:lang w:eastAsia="x-none"/>
        </w:rPr>
        <w:t xml:space="preserve"> - penali</w:t>
      </w:r>
      <w:r w:rsidRPr="00C62A91">
        <w:rPr>
          <w:rFonts w:cs="Arial"/>
          <w:lang w:val="x-none" w:eastAsia="x-none"/>
        </w:rPr>
        <w:t xml:space="preserve"> presegl</w:t>
      </w:r>
      <w:r w:rsidRPr="00C62A91">
        <w:rPr>
          <w:rFonts w:cs="Arial"/>
          <w:lang w:eastAsia="x-none"/>
        </w:rPr>
        <w:t>i</w:t>
      </w:r>
      <w:r w:rsidRPr="00C62A91">
        <w:rPr>
          <w:rFonts w:cs="Arial"/>
          <w:lang w:val="x-none" w:eastAsia="x-none"/>
        </w:rPr>
        <w:t xml:space="preserve"> deset </w:t>
      </w:r>
      <w:r w:rsidRPr="00C62A91">
        <w:rPr>
          <w:rFonts w:cs="Arial"/>
          <w:lang w:eastAsia="x-none"/>
        </w:rPr>
        <w:t>odstotkov</w:t>
      </w:r>
      <w:r w:rsidRPr="00C62A91">
        <w:rPr>
          <w:rFonts w:cs="Arial"/>
          <w:lang w:val="x-none" w:eastAsia="x-none"/>
        </w:rPr>
        <w:t xml:space="preserve"> </w:t>
      </w:r>
      <w:r w:rsidRPr="00C62A91">
        <w:rPr>
          <w:rFonts w:cs="Arial"/>
          <w:lang w:eastAsia="x-none"/>
        </w:rPr>
        <w:t>(</w:t>
      </w:r>
      <w:r w:rsidRPr="00C62A91">
        <w:rPr>
          <w:rFonts w:cs="Arial"/>
          <w:lang w:val="x-none" w:eastAsia="x-none"/>
        </w:rPr>
        <w:t>10</w:t>
      </w:r>
      <w:r w:rsidRPr="00C62A91">
        <w:rPr>
          <w:rFonts w:cs="Arial"/>
          <w:lang w:eastAsia="x-none"/>
        </w:rPr>
        <w:t xml:space="preserve"> </w:t>
      </w:r>
      <w:r w:rsidRPr="00C62A91">
        <w:rPr>
          <w:rFonts w:cs="Arial"/>
          <w:lang w:val="x-none" w:eastAsia="x-none"/>
        </w:rPr>
        <w:t>%)</w:t>
      </w:r>
      <w:r w:rsidRPr="00C62A91">
        <w:rPr>
          <w:rFonts w:cs="Arial"/>
          <w:lang w:eastAsia="x-none"/>
        </w:rPr>
        <w:t xml:space="preserve"> </w:t>
      </w:r>
      <w:r w:rsidRPr="00C62A91">
        <w:rPr>
          <w:rFonts w:cs="Arial"/>
          <w:lang w:val="x-none" w:eastAsia="x-none"/>
        </w:rPr>
        <w:t>končne obračunske vrednosti</w:t>
      </w:r>
      <w:r w:rsidRPr="00C62A91">
        <w:rPr>
          <w:rFonts w:cs="Arial"/>
          <w:lang w:eastAsia="x-none"/>
        </w:rPr>
        <w:t xml:space="preserve"> </w:t>
      </w:r>
      <w:r w:rsidRPr="00C62A91">
        <w:rPr>
          <w:rFonts w:cs="Arial"/>
          <w:lang w:val="x-none" w:eastAsia="x-none"/>
        </w:rPr>
        <w:t>vseh del</w:t>
      </w:r>
      <w:r w:rsidRPr="00C62A91">
        <w:rPr>
          <w:rFonts w:cs="Arial"/>
          <w:lang w:eastAsia="x-none"/>
        </w:rPr>
        <w:t xml:space="preserve"> vključno z DDV</w:t>
      </w:r>
      <w:r w:rsidRPr="00C62A91">
        <w:rPr>
          <w:rFonts w:cs="Arial"/>
          <w:lang w:val="x-none" w:eastAsia="x-none"/>
        </w:rPr>
        <w:t xml:space="preserve">, lahko naročnik </w:t>
      </w:r>
      <w:r w:rsidRPr="00C62A91">
        <w:rPr>
          <w:rFonts w:cs="Arial"/>
          <w:lang w:eastAsia="x-none"/>
        </w:rPr>
        <w:t xml:space="preserve">predmetno </w:t>
      </w:r>
      <w:r w:rsidRPr="00C62A91">
        <w:rPr>
          <w:rFonts w:cs="Arial"/>
          <w:lang w:val="x-none" w:eastAsia="x-none"/>
        </w:rPr>
        <w:t xml:space="preserve">pogodbo razdre in uveljavi </w:t>
      </w:r>
      <w:r w:rsidRPr="00C62A91">
        <w:rPr>
          <w:rFonts w:cs="Arial"/>
          <w:lang w:eastAsia="x-none"/>
        </w:rPr>
        <w:t xml:space="preserve">celotno pogodbeno kazen in tudi </w:t>
      </w:r>
      <w:r w:rsidRPr="00C62A91">
        <w:rPr>
          <w:rFonts w:cs="Arial"/>
          <w:lang w:val="x-none" w:eastAsia="x-none"/>
        </w:rPr>
        <w:t>odškodnino za povzročeno škodo. V škodo bodo zajeti tudi obratovalni stroški skladišča</w:t>
      </w:r>
      <w:r w:rsidRPr="00C62A91">
        <w:rPr>
          <w:rFonts w:cs="Arial"/>
          <w:lang w:eastAsia="x-none"/>
        </w:rPr>
        <w:t>, če to zaradi, po pogodbenem roku izvedbe, neizvedenih del ne bi moglo varno obratovati</w:t>
      </w:r>
      <w:r w:rsidRPr="00C62A91">
        <w:rPr>
          <w:rFonts w:cs="Arial"/>
          <w:lang w:val="x-none" w:eastAsia="x-none"/>
        </w:rPr>
        <w:t>.</w:t>
      </w:r>
    </w:p>
    <w:p w14:paraId="659AFB27" w14:textId="77777777" w:rsidR="00C62A91" w:rsidRPr="00C62A91" w:rsidRDefault="00C62A91" w:rsidP="00C62A91">
      <w:pPr>
        <w:tabs>
          <w:tab w:val="left" w:pos="9070"/>
        </w:tabs>
        <w:ind w:right="-2"/>
        <w:rPr>
          <w:rFonts w:cs="Arial"/>
          <w:lang w:val="x-none" w:eastAsia="x-none"/>
        </w:rPr>
      </w:pPr>
    </w:p>
    <w:p w14:paraId="05A1F05F" w14:textId="77777777" w:rsidR="00C62A91" w:rsidRPr="00C62A91" w:rsidRDefault="00C62A91" w:rsidP="00C62A91">
      <w:pPr>
        <w:tabs>
          <w:tab w:val="left" w:pos="9070"/>
        </w:tabs>
        <w:ind w:right="-2"/>
        <w:rPr>
          <w:rFonts w:cs="Arial"/>
          <w:lang w:eastAsia="x-none"/>
        </w:rPr>
      </w:pPr>
      <w:r w:rsidRPr="00C62A91">
        <w:rPr>
          <w:rFonts w:cs="Arial"/>
          <w:lang w:eastAsia="x-none"/>
        </w:rPr>
        <w:t>Za poplačilo pogodbene kazni ter odškodnine lahko naročnik unovči tudi finančno zavarovanje za dobro izvedbo pogodbenih obveznosti.</w:t>
      </w:r>
    </w:p>
    <w:p w14:paraId="308F20E3" w14:textId="77777777" w:rsidR="00C62A91" w:rsidRPr="00C62A91" w:rsidRDefault="00C62A91" w:rsidP="00C62A91">
      <w:pPr>
        <w:tabs>
          <w:tab w:val="left" w:pos="9070"/>
        </w:tabs>
        <w:ind w:right="-2"/>
        <w:rPr>
          <w:rFonts w:cs="Arial"/>
          <w:lang w:eastAsia="x-none"/>
        </w:rPr>
      </w:pPr>
    </w:p>
    <w:p w14:paraId="7DED7D07" w14:textId="77777777" w:rsidR="00C62A91" w:rsidRPr="00C62A91" w:rsidRDefault="00C62A91" w:rsidP="00C62A91">
      <w:pPr>
        <w:keepNext/>
        <w:spacing w:before="240" w:after="60"/>
        <w:outlineLvl w:val="0"/>
        <w:rPr>
          <w:b/>
          <w:bCs/>
          <w:color w:val="000000" w:themeColor="text1"/>
          <w:kern w:val="32"/>
          <w:sz w:val="24"/>
          <w:szCs w:val="24"/>
        </w:rPr>
      </w:pPr>
      <w:bookmarkStart w:id="22" w:name="_Toc94873891"/>
      <w:bookmarkStart w:id="23" w:name="_Toc127281854"/>
      <w:r w:rsidRPr="00C62A91">
        <w:rPr>
          <w:b/>
          <w:bCs/>
          <w:kern w:val="32"/>
          <w:sz w:val="24"/>
          <w:szCs w:val="24"/>
        </w:rPr>
        <w:t>FINANČNO ZAVAROVANJE ZA DOBRO IZVEDBO POGODBENIH OBVEZNOSTI</w:t>
      </w:r>
      <w:bookmarkEnd w:id="22"/>
      <w:bookmarkEnd w:id="23"/>
      <w:r w:rsidRPr="00C62A91">
        <w:rPr>
          <w:b/>
          <w:bCs/>
          <w:kern w:val="32"/>
          <w:sz w:val="24"/>
          <w:szCs w:val="24"/>
        </w:rPr>
        <w:t xml:space="preserve"> </w:t>
      </w:r>
    </w:p>
    <w:p w14:paraId="1AE26A35" w14:textId="77777777" w:rsidR="00C62A91" w:rsidRPr="00C62A91" w:rsidRDefault="00C62A91" w:rsidP="00C62A91">
      <w:pPr>
        <w:tabs>
          <w:tab w:val="left" w:pos="9070"/>
        </w:tabs>
        <w:ind w:right="426"/>
        <w:rPr>
          <w:rFonts w:cs="Arial"/>
          <w:b/>
        </w:rPr>
      </w:pPr>
    </w:p>
    <w:p w14:paraId="7B11460C"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60B92F8C" w14:textId="49C3A92D" w:rsidR="00C62A91" w:rsidRPr="00C62A91" w:rsidRDefault="00C62A91" w:rsidP="00C62A91">
      <w:pPr>
        <w:ind w:right="-2"/>
        <w:rPr>
          <w:rFonts w:cs="Arial"/>
        </w:rPr>
      </w:pPr>
      <w:r w:rsidRPr="00C62A91">
        <w:rPr>
          <w:rFonts w:cs="Arial"/>
        </w:rPr>
        <w:t xml:space="preserve">Izvajalec se zavezuje v </w:t>
      </w:r>
      <w:r w:rsidR="00005DA6">
        <w:rPr>
          <w:rFonts w:cs="Arial"/>
        </w:rPr>
        <w:t>osmih (</w:t>
      </w:r>
      <w:r w:rsidRPr="00C62A91">
        <w:rPr>
          <w:rFonts w:asciiTheme="minorHAnsi" w:hAnsiTheme="minorHAnsi" w:cstheme="minorHAnsi"/>
        </w:rPr>
        <w:t>8</w:t>
      </w:r>
      <w:r w:rsidR="00005DA6">
        <w:rPr>
          <w:rFonts w:asciiTheme="minorHAnsi" w:hAnsiTheme="minorHAnsi" w:cstheme="minorHAnsi"/>
        </w:rPr>
        <w:t>)</w:t>
      </w:r>
      <w:r w:rsidRPr="00C62A91">
        <w:rPr>
          <w:rFonts w:asciiTheme="minorHAnsi" w:hAnsiTheme="minorHAnsi" w:cstheme="minorHAnsi"/>
        </w:rPr>
        <w:t xml:space="preserve"> koledarskih dneh po podpisu te pogodbe, kot pogoj za njeno </w:t>
      </w:r>
      <w:r w:rsidRPr="00C62A91">
        <w:rPr>
          <w:rFonts w:cs="Arial"/>
        </w:rPr>
        <w:t>veljavnost, naročniku predložiti finančno zavarovanje za dobro izvedbo pogodbenih obveznosti v višini deset procentov (10%)</w:t>
      </w:r>
      <w:r w:rsidRPr="00C62A91">
        <w:t xml:space="preserve"> </w:t>
      </w:r>
      <w:r w:rsidRPr="00C62A91">
        <w:rPr>
          <w:rFonts w:cs="Arial"/>
        </w:rPr>
        <w:t>skupne vrednosti pogodbenih del z DDV, z rokom veljavnosti šestdeset (60) dni daljšim od pogodbenega roka izvedbe, in sicer v eni izmed naslednjih oblik in skladno z vzorci iz razpisne dokumentacije:</w:t>
      </w:r>
    </w:p>
    <w:p w14:paraId="3B61EAFF" w14:textId="77777777" w:rsidR="00C62A91" w:rsidRPr="00C62A91" w:rsidRDefault="00C62A91" w:rsidP="00C62A91">
      <w:pPr>
        <w:numPr>
          <w:ilvl w:val="0"/>
          <w:numId w:val="17"/>
        </w:numPr>
      </w:pPr>
      <w:r w:rsidRPr="00C62A91">
        <w:t>bančna garancija banke ali</w:t>
      </w:r>
    </w:p>
    <w:p w14:paraId="36810A02" w14:textId="77777777" w:rsidR="00C62A91" w:rsidRPr="00C62A91" w:rsidRDefault="00C62A91" w:rsidP="00C62A91">
      <w:pPr>
        <w:numPr>
          <w:ilvl w:val="0"/>
          <w:numId w:val="17"/>
        </w:numPr>
      </w:pPr>
      <w:r w:rsidRPr="00C62A91">
        <w:t>kavcijsko zavarovanje zavarovalnice.</w:t>
      </w:r>
    </w:p>
    <w:p w14:paraId="0F69D29C" w14:textId="77777777" w:rsidR="00C62A91" w:rsidRPr="00C62A91" w:rsidRDefault="00C62A91" w:rsidP="00C62A91"/>
    <w:p w14:paraId="69C16304"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B008112" w14:textId="77777777" w:rsidR="00C62A91" w:rsidRPr="00C62A91" w:rsidRDefault="00C62A91" w:rsidP="00C62A91">
      <w:pPr>
        <w:ind w:right="-2"/>
        <w:rPr>
          <w:rFonts w:cs="Arial"/>
        </w:rPr>
      </w:pPr>
      <w:r w:rsidRPr="00C62A91">
        <w:rPr>
          <w:rFonts w:cs="Arial"/>
        </w:rPr>
        <w:t>Naročnik unovči finančno zavarovanje za dobro izvedbo pogodbenih obveznosti v celotnem znesku:</w:t>
      </w:r>
    </w:p>
    <w:p w14:paraId="1D64699B" w14:textId="77777777" w:rsidR="00C62A91" w:rsidRPr="00C62A91" w:rsidRDefault="00C62A91" w:rsidP="00C62A91">
      <w:pPr>
        <w:numPr>
          <w:ilvl w:val="0"/>
          <w:numId w:val="42"/>
        </w:numPr>
        <w:ind w:left="357" w:hanging="357"/>
        <w:contextualSpacing/>
        <w:rPr>
          <w:rFonts w:cs="Arial"/>
        </w:rPr>
      </w:pPr>
      <w:r w:rsidRPr="00C62A91">
        <w:rPr>
          <w:rFonts w:cs="Arial"/>
        </w:rPr>
        <w:t>če izvajalec tudi po opozorilu naročnika krši pogodbene obveznosti oz. ne odpravi posledic kršitve,</w:t>
      </w:r>
    </w:p>
    <w:p w14:paraId="30341F86" w14:textId="77777777" w:rsidR="00C62A91" w:rsidRPr="00C62A91" w:rsidRDefault="00C62A91" w:rsidP="00C62A91">
      <w:pPr>
        <w:numPr>
          <w:ilvl w:val="0"/>
          <w:numId w:val="42"/>
        </w:numPr>
        <w:ind w:left="357" w:hanging="357"/>
        <w:contextualSpacing/>
        <w:rPr>
          <w:rFonts w:cs="Arial"/>
        </w:rPr>
      </w:pPr>
      <w:r w:rsidRPr="00C62A91">
        <w:rPr>
          <w:rFonts w:cs="Arial"/>
        </w:rPr>
        <w:t>če naročnik odstopi od pogodbe zaradi razlogov na strani izvajalca,</w:t>
      </w:r>
    </w:p>
    <w:p w14:paraId="5AAA24B4" w14:textId="77777777" w:rsidR="00C62A91" w:rsidRPr="00C62A91" w:rsidRDefault="00C62A91" w:rsidP="00C62A91">
      <w:pPr>
        <w:numPr>
          <w:ilvl w:val="0"/>
          <w:numId w:val="42"/>
        </w:numPr>
        <w:ind w:left="357" w:hanging="357"/>
        <w:contextualSpacing/>
        <w:rPr>
          <w:rFonts w:cs="Arial"/>
        </w:rPr>
      </w:pPr>
      <w:r w:rsidRPr="00C62A91">
        <w:rPr>
          <w:rFonts w:cs="Arial"/>
        </w:rPr>
        <w:t>če se na zahtevo naročnika, v primernem roku, ki ga določi naročnik, ugotovljene pomanjkljivosti in/ali napake ne odpravijo,</w:t>
      </w:r>
    </w:p>
    <w:p w14:paraId="4C4F031A" w14:textId="77777777" w:rsidR="00C62A91" w:rsidRPr="00C62A91" w:rsidRDefault="00C62A91" w:rsidP="00C62A91">
      <w:pPr>
        <w:numPr>
          <w:ilvl w:val="0"/>
          <w:numId w:val="42"/>
        </w:numPr>
        <w:ind w:left="357" w:hanging="357"/>
        <w:contextualSpacing/>
        <w:rPr>
          <w:rFonts w:cs="Arial"/>
        </w:rPr>
      </w:pPr>
      <w:r w:rsidRPr="00C62A91">
        <w:rPr>
          <w:rFonts w:cs="Arial"/>
        </w:rPr>
        <w:t xml:space="preserve">v vseh drugih primerih, določenih s to pogodbo ali razpisno dokumentacijo. </w:t>
      </w:r>
    </w:p>
    <w:p w14:paraId="2200F494" w14:textId="4647A8B9" w:rsidR="003A6FC2" w:rsidRPr="00C62A91" w:rsidRDefault="00C62A91" w:rsidP="00C62A91">
      <w:pPr>
        <w:ind w:right="-2"/>
        <w:rPr>
          <w:rFonts w:cs="Arial"/>
        </w:rPr>
      </w:pPr>
      <w:r w:rsidRPr="00C62A91">
        <w:rPr>
          <w:rFonts w:cs="Arial"/>
        </w:rPr>
        <w:t xml:space="preserve"> </w:t>
      </w:r>
    </w:p>
    <w:p w14:paraId="6AD58886"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CE3632F" w14:textId="77777777" w:rsidR="00C62A91" w:rsidRPr="00C62A91" w:rsidRDefault="00C62A91" w:rsidP="00C62A91">
      <w:pPr>
        <w:ind w:right="-2"/>
        <w:rPr>
          <w:rFonts w:cs="Arial"/>
        </w:rPr>
      </w:pPr>
      <w:r w:rsidRPr="00C62A91">
        <w:rPr>
          <w:rFonts w:cs="Arial"/>
        </w:rPr>
        <w:t>Naročnik je upravičen do unovčitve finančnega zavarovanja za dobro izvedbo pogodbenih obveznosti tudi, če mu zaradi ravnanj izvajalca ni nastala nobena škoda. Izvajalec pa je dolžan naročniku poravnati tudi vso dokazljivo nastalo škodo, ki presega vrednost unovčenega finančnega zavarovanja. To škodo naročnik lahko poračuna tudi pri plačilih situacij/računov oz. preko izterjave.</w:t>
      </w:r>
    </w:p>
    <w:p w14:paraId="5A60C822" w14:textId="77777777" w:rsidR="00C62A91" w:rsidRPr="00C62A91" w:rsidRDefault="00C62A91" w:rsidP="00C62A91">
      <w:pPr>
        <w:jc w:val="left"/>
        <w:rPr>
          <w:rFonts w:asciiTheme="minorHAnsi" w:eastAsia="Calibri" w:hAnsiTheme="minorHAnsi" w:cstheme="minorHAnsi"/>
          <w:b/>
          <w:lang w:eastAsia="en-US"/>
        </w:rPr>
      </w:pPr>
    </w:p>
    <w:p w14:paraId="4DEA93D2"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lastRenderedPageBreak/>
        <w:t>člen</w:t>
      </w:r>
    </w:p>
    <w:p w14:paraId="3B35C677" w14:textId="77777777" w:rsidR="00C62A91" w:rsidRPr="00C62A91" w:rsidRDefault="00C62A91" w:rsidP="00C62A91">
      <w:pPr>
        <w:widowControl w:val="0"/>
        <w:ind w:right="-2"/>
        <w:rPr>
          <w:rFonts w:cs="Arial"/>
        </w:rPr>
      </w:pPr>
      <w:r w:rsidRPr="00C62A91">
        <w:rPr>
          <w:rFonts w:cs="Arial"/>
        </w:rPr>
        <w:t xml:space="preserve">Izvajalec je na zahtevo naročnika dolžan predložiti podaljšanje oz. predložiti novo finančno zavarovanje za dobro izvedbo pogodbenih obveznosti, v vrednosti in vsebini kot izhaja iz 22. člena te pogodbe, če posel ni bil dokončan v pogodbenih rokih in bi zaradi tega nastalo tveganje, da finančno zavarovanje za dobro izvedbo pogodbenih obveznosti poteče pred končno primopredajo pogodbenih del. </w:t>
      </w:r>
    </w:p>
    <w:p w14:paraId="190BA1A5" w14:textId="77777777" w:rsidR="00C62A91" w:rsidRPr="00C62A91" w:rsidRDefault="00C62A91" w:rsidP="00C62A91">
      <w:pPr>
        <w:widowControl w:val="0"/>
        <w:ind w:right="-2"/>
        <w:rPr>
          <w:rFonts w:cs="Arial"/>
        </w:rPr>
      </w:pPr>
    </w:p>
    <w:p w14:paraId="32C1546C" w14:textId="11E2E52C" w:rsidR="00CA1B83" w:rsidRDefault="00C62A91" w:rsidP="00C62A91">
      <w:pPr>
        <w:widowControl w:val="0"/>
        <w:ind w:right="-2"/>
        <w:rPr>
          <w:rFonts w:asciiTheme="minorHAnsi" w:hAnsiTheme="minorHAnsi" w:cstheme="minorHAnsi"/>
        </w:rPr>
      </w:pPr>
      <w:proofErr w:type="spellStart"/>
      <w:r w:rsidRPr="00C62A91">
        <w:rPr>
          <w:rFonts w:asciiTheme="minorHAnsi" w:hAnsiTheme="minorHAnsi" w:cstheme="minorHAnsi"/>
        </w:rPr>
        <w:t>Nepredložitev</w:t>
      </w:r>
      <w:proofErr w:type="spellEnd"/>
      <w:r w:rsidRPr="00C62A91">
        <w:rPr>
          <w:rFonts w:asciiTheme="minorHAnsi" w:hAnsiTheme="minorHAnsi" w:cstheme="minorHAnsi"/>
        </w:rPr>
        <w:t xml:space="preserve"> novega finančnega zavarovanja za dobro izvedbo pogodbenih obveznosti najmanj </w:t>
      </w:r>
      <w:r w:rsidR="00916D20">
        <w:rPr>
          <w:rFonts w:asciiTheme="minorHAnsi" w:hAnsiTheme="minorHAnsi" w:cstheme="minorHAnsi"/>
        </w:rPr>
        <w:t>petnajst (</w:t>
      </w:r>
      <w:r w:rsidRPr="00C62A91">
        <w:rPr>
          <w:rFonts w:asciiTheme="minorHAnsi" w:hAnsiTheme="minorHAnsi" w:cstheme="minorHAnsi"/>
        </w:rPr>
        <w:t>15</w:t>
      </w:r>
      <w:r w:rsidR="00916D20">
        <w:rPr>
          <w:rFonts w:asciiTheme="minorHAnsi" w:hAnsiTheme="minorHAnsi" w:cstheme="minorHAnsi"/>
        </w:rPr>
        <w:t>)</w:t>
      </w:r>
      <w:r w:rsidRPr="00C62A91">
        <w:rPr>
          <w:rFonts w:asciiTheme="minorHAnsi" w:hAnsiTheme="minorHAnsi" w:cstheme="minorHAnsi"/>
        </w:rPr>
        <w:t xml:space="preserve"> dni pred potekom veljavnosti predhodnega finančnega zavarovanja, je razlog za unovčitev predhodnega finančnega zavarovanja v celotnem znesku. Unovčeni znesek nadomešča instrument finančnega zavarovanja ter predstavlja jamstvo (sredstvo zavarovanja) za potencialne bodoče terjatve naročnika. Naročnik znesek zadrži in se ne obrestuje, dokler ne poteče rok, ki je predviden za nepredložen instrument zavarovanja, lahko pa ga porabi za kritje vseh stroškov, škode, ki nastane zaradi napak in za unovčitev vseh drugih terjatev, ki jih pridobi na podlagi te pogodbe zaradi kršitev izvajalca.</w:t>
      </w:r>
    </w:p>
    <w:p w14:paraId="641E6556" w14:textId="77777777" w:rsidR="00C62A91" w:rsidRPr="00CA1B83" w:rsidRDefault="00C62A91" w:rsidP="00C62A91"/>
    <w:p w14:paraId="5A7E2892" w14:textId="77777777" w:rsidR="00C62A91" w:rsidRPr="00C62A91" w:rsidRDefault="00C62A91" w:rsidP="00C62A91">
      <w:pPr>
        <w:keepNext/>
        <w:spacing w:before="240" w:after="60"/>
        <w:outlineLvl w:val="0"/>
        <w:rPr>
          <w:b/>
          <w:bCs/>
          <w:kern w:val="32"/>
          <w:sz w:val="24"/>
          <w:szCs w:val="24"/>
        </w:rPr>
      </w:pPr>
      <w:bookmarkStart w:id="24" w:name="_Toc94873892"/>
      <w:bookmarkStart w:id="25" w:name="_Toc127281855"/>
      <w:r w:rsidRPr="00C62A91">
        <w:rPr>
          <w:b/>
          <w:bCs/>
          <w:kern w:val="32"/>
          <w:sz w:val="24"/>
          <w:szCs w:val="24"/>
        </w:rPr>
        <w:t>ZAVAROVANJE</w:t>
      </w:r>
      <w:bookmarkEnd w:id="24"/>
      <w:bookmarkEnd w:id="25"/>
      <w:r w:rsidRPr="00C62A91">
        <w:rPr>
          <w:b/>
          <w:bCs/>
          <w:kern w:val="32"/>
          <w:sz w:val="24"/>
          <w:szCs w:val="24"/>
        </w:rPr>
        <w:t xml:space="preserve"> </w:t>
      </w:r>
    </w:p>
    <w:p w14:paraId="29A9A4A2" w14:textId="77777777" w:rsidR="00C62A91" w:rsidRPr="00C62A91" w:rsidRDefault="00C62A91" w:rsidP="00C62A91">
      <w:pPr>
        <w:overflowPunct w:val="0"/>
        <w:autoSpaceDE w:val="0"/>
        <w:autoSpaceDN w:val="0"/>
        <w:adjustRightInd w:val="0"/>
        <w:ind w:right="-2"/>
        <w:textAlignment w:val="baseline"/>
        <w:rPr>
          <w:rFonts w:cs="Arial"/>
          <w:b/>
        </w:rPr>
      </w:pPr>
    </w:p>
    <w:p w14:paraId="6C1D9E82"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756E241" w14:textId="77777777" w:rsidR="00C62A91" w:rsidRPr="00C62A91" w:rsidRDefault="00C62A91" w:rsidP="00C62A91">
      <w:pPr>
        <w:ind w:left="57" w:right="-2"/>
        <w:rPr>
          <w:rFonts w:cs="Arial"/>
        </w:rPr>
      </w:pPr>
      <w:r w:rsidRPr="00C62A91">
        <w:rPr>
          <w:rFonts w:cs="Arial"/>
        </w:rPr>
        <w:t>Izvajalec odgovarja za neposredno škodo, ki nastane naročniku in tretjim osebam, ki izvirajo iz njegovega dela in njegovih pogodbenih obveznosti.</w:t>
      </w:r>
    </w:p>
    <w:p w14:paraId="6B32A95C" w14:textId="77777777" w:rsidR="00C62A91" w:rsidRPr="00C62A91" w:rsidRDefault="00C62A91" w:rsidP="00C62A91">
      <w:pPr>
        <w:ind w:right="-2"/>
        <w:rPr>
          <w:rFonts w:cs="Arial"/>
        </w:rPr>
      </w:pPr>
    </w:p>
    <w:p w14:paraId="11980EC8"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17BD8EA" w14:textId="5D2012FD" w:rsidR="00C62A91" w:rsidRPr="00C62A91" w:rsidRDefault="00C62A91" w:rsidP="00C62A91">
      <w:pPr>
        <w:ind w:left="57" w:right="-2"/>
        <w:rPr>
          <w:rFonts w:cs="Arial"/>
        </w:rPr>
      </w:pPr>
      <w:r w:rsidRPr="00C62A91">
        <w:rPr>
          <w:rFonts w:cs="Arial"/>
        </w:rPr>
        <w:t>Izvajalec je dolžan na svoje stroške zavarovati svoja dela, material, naprave in opremo za vgraditev pred škodo oziroma uničenjem za ves čas do dneva izročitve del naročniku. Izvajalec mora navedeno zavarovati pred nevarnostmi, ki se določijo glede na vse okoliščine, ki bi lahko vplivale na njihov nastanek, do njihove polne vrednosti. Prav tako je dolžan zavarovati tudi dodatne nevarnosti (visoka voda, poplava, zdrs in udor zemljine, padec drevesa, udar strele, ipd.), kot tudi škodo na morebitnih obstoječih sosednjih objektih</w:t>
      </w:r>
      <w:r w:rsidR="00EC314A">
        <w:rPr>
          <w:rFonts w:cs="Arial"/>
        </w:rPr>
        <w:t xml:space="preserve"> oziroma obstoječem premoženju</w:t>
      </w:r>
      <w:r w:rsidRPr="00C62A91">
        <w:rPr>
          <w:rFonts w:cs="Arial"/>
        </w:rPr>
        <w:t>, ki so oddaljeni manj kot deset metrov od objekta v gradnji/montaži.</w:t>
      </w:r>
    </w:p>
    <w:p w14:paraId="573D3CB5" w14:textId="77777777" w:rsidR="00C62A91" w:rsidRPr="00C62A91" w:rsidRDefault="00C62A91" w:rsidP="00C62A91">
      <w:pPr>
        <w:ind w:left="57" w:right="-2"/>
        <w:rPr>
          <w:rFonts w:cs="Arial"/>
        </w:rPr>
      </w:pPr>
    </w:p>
    <w:p w14:paraId="634ED254"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5B93AA2" w14:textId="59807864" w:rsidR="00C62A91" w:rsidRDefault="00C62A91" w:rsidP="003A6FC2">
      <w:pPr>
        <w:ind w:left="57" w:right="-2"/>
        <w:rPr>
          <w:rFonts w:cs="Arial"/>
        </w:rPr>
      </w:pPr>
      <w:r w:rsidRPr="00C62A91">
        <w:rPr>
          <w:rFonts w:cs="Arial"/>
        </w:rPr>
        <w:t xml:space="preserve">Izvajalec mora izkazati izpolnitev pogojev iz prejšnjega člena z uradno izjavo zavarovalnice, ki je sestavni del zavarovalne dokumentacije, ki jo predloži </w:t>
      </w:r>
      <w:r w:rsidRPr="00C62A91">
        <w:rPr>
          <w:rFonts w:asciiTheme="minorHAnsi" w:hAnsiTheme="minorHAnsi" w:cstheme="minorHAnsi"/>
        </w:rPr>
        <w:t xml:space="preserve">naročniku v roku </w:t>
      </w:r>
      <w:r w:rsidR="00005DA6">
        <w:rPr>
          <w:rFonts w:asciiTheme="minorHAnsi" w:hAnsiTheme="minorHAnsi" w:cstheme="minorHAnsi"/>
        </w:rPr>
        <w:t>petnajstih (</w:t>
      </w:r>
      <w:r w:rsidRPr="00C62A91">
        <w:rPr>
          <w:rFonts w:asciiTheme="minorHAnsi" w:hAnsiTheme="minorHAnsi" w:cstheme="minorHAnsi"/>
        </w:rPr>
        <w:t>15</w:t>
      </w:r>
      <w:r w:rsidR="00005DA6">
        <w:rPr>
          <w:rFonts w:asciiTheme="minorHAnsi" w:hAnsiTheme="minorHAnsi" w:cstheme="minorHAnsi"/>
        </w:rPr>
        <w:t>)</w:t>
      </w:r>
      <w:r w:rsidRPr="00C62A91">
        <w:rPr>
          <w:rFonts w:asciiTheme="minorHAnsi" w:hAnsiTheme="minorHAnsi" w:cstheme="minorHAnsi"/>
        </w:rPr>
        <w:t xml:space="preserve"> koledarskih dni po sklenitvi te pogodbe, vendar vsekakor pred začetkom izvajanja del</w:t>
      </w:r>
      <w:r w:rsidRPr="00C62A91">
        <w:rPr>
          <w:rFonts w:cs="Arial"/>
        </w:rPr>
        <w:t xml:space="preserve">. Uradna izjava zavarovalnice mora izrecno določati, da so s predmetnim zavarovanjem zavarovane vse </w:t>
      </w:r>
      <w:proofErr w:type="spellStart"/>
      <w:r w:rsidRPr="00C62A91">
        <w:rPr>
          <w:rFonts w:cs="Arial"/>
        </w:rPr>
        <w:t>zavarovarljive</w:t>
      </w:r>
      <w:proofErr w:type="spellEnd"/>
      <w:r w:rsidRPr="00C62A91">
        <w:rPr>
          <w:rFonts w:cs="Arial"/>
        </w:rPr>
        <w:t xml:space="preserve"> nevarnosti, ki se določijo glede na vse okoliščine, ki bi v danem primeru lahko vplivale na njihov nastanek, do njihove polne vrednosti ob upoštevanju pravil stroke in specifičnosti lokacije pridejo v poštev pri predmetni gradnji oz. projektu in to z ustreznim načinom zavarovanja in ustreznimi zavarovalnimi vsotami.</w:t>
      </w:r>
    </w:p>
    <w:p w14:paraId="30977C2E" w14:textId="77777777" w:rsidR="00CC2FEC" w:rsidRPr="00C62A91" w:rsidRDefault="00CC2FEC" w:rsidP="003A6FC2">
      <w:pPr>
        <w:ind w:left="57" w:right="-2"/>
        <w:rPr>
          <w:rFonts w:cs="Arial"/>
        </w:rPr>
      </w:pPr>
    </w:p>
    <w:p w14:paraId="7E0B1A09"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AF2CC86" w14:textId="77777777" w:rsidR="00C62A91" w:rsidRPr="00C62A91" w:rsidRDefault="00C62A91" w:rsidP="00C62A91">
      <w:pPr>
        <w:ind w:left="57" w:right="-2"/>
        <w:rPr>
          <w:rFonts w:cs="Arial"/>
        </w:rPr>
      </w:pPr>
      <w:r w:rsidRPr="00C62A91">
        <w:rPr>
          <w:rFonts w:cs="Arial"/>
        </w:rPr>
        <w:t>Izvajalec mora imeti ves čas trajanja pogodbe zavarovano svojo odgovornost za škodo, ki bi utegnila nastati naročniku in tretjim osebam v zvezi z opravljanjem njegove dejavnosti in predložiti naročniku ustrezno zavarovalno dokumentacijo, na način kot je določeno v nadaljevanju.</w:t>
      </w:r>
    </w:p>
    <w:p w14:paraId="1F9CF0E5" w14:textId="77777777" w:rsidR="00C62A91" w:rsidRPr="00C62A91" w:rsidRDefault="00C62A91" w:rsidP="00C62A91">
      <w:pPr>
        <w:ind w:left="57" w:right="-2"/>
        <w:rPr>
          <w:rFonts w:cs="Arial"/>
        </w:rPr>
      </w:pPr>
    </w:p>
    <w:p w14:paraId="62D24E37" w14:textId="06F35A68" w:rsidR="00C62A91" w:rsidRPr="00C62A91" w:rsidRDefault="00C62A91" w:rsidP="00C62A91">
      <w:pPr>
        <w:ind w:left="57" w:right="-2"/>
        <w:rPr>
          <w:rFonts w:cs="Arial"/>
        </w:rPr>
      </w:pPr>
      <w:r w:rsidRPr="00C62A91">
        <w:rPr>
          <w:rFonts w:cs="Arial"/>
        </w:rPr>
        <w:t xml:space="preserve">Izvajalec se zavezuje v predpisanem roku naročniku </w:t>
      </w:r>
      <w:r w:rsidRPr="00C62A91">
        <w:rPr>
          <w:rFonts w:asciiTheme="minorHAnsi" w:hAnsiTheme="minorHAnsi" w:cstheme="minorHAnsi"/>
        </w:rPr>
        <w:t xml:space="preserve">v roku </w:t>
      </w:r>
      <w:r w:rsidR="006C4078" w:rsidRPr="00EC314A">
        <w:rPr>
          <w:rFonts w:asciiTheme="minorHAnsi" w:hAnsiTheme="minorHAnsi" w:cstheme="minorHAnsi"/>
        </w:rPr>
        <w:t>petnajstih (</w:t>
      </w:r>
      <w:r w:rsidRPr="00EC314A">
        <w:rPr>
          <w:rFonts w:asciiTheme="minorHAnsi" w:hAnsiTheme="minorHAnsi" w:cstheme="minorHAnsi"/>
        </w:rPr>
        <w:t>15</w:t>
      </w:r>
      <w:r w:rsidR="006C4078" w:rsidRPr="00EC314A">
        <w:rPr>
          <w:rFonts w:asciiTheme="minorHAnsi" w:hAnsiTheme="minorHAnsi" w:cstheme="minorHAnsi"/>
        </w:rPr>
        <w:t>)</w:t>
      </w:r>
      <w:r w:rsidRPr="00C62A91">
        <w:rPr>
          <w:rFonts w:asciiTheme="minorHAnsi" w:hAnsiTheme="minorHAnsi" w:cstheme="minorHAnsi"/>
        </w:rPr>
        <w:t xml:space="preserve"> koledarskih dni po sklenitvi te pogodbe, vendar vsekakor pred začetkom izvajanja del,</w:t>
      </w:r>
      <w:r w:rsidRPr="00C62A91">
        <w:rPr>
          <w:rFonts w:cs="Arial"/>
        </w:rPr>
        <w:t xml:space="preserve"> predložiti ustrezno zavarovalno dokumentacijo tudi za naslednja zavarovanja:</w:t>
      </w:r>
    </w:p>
    <w:p w14:paraId="390F89B2" w14:textId="77777777" w:rsidR="00C62A91" w:rsidRPr="00C62A91" w:rsidRDefault="00C62A91" w:rsidP="00C62A91">
      <w:pPr>
        <w:numPr>
          <w:ilvl w:val="0"/>
          <w:numId w:val="17"/>
        </w:numPr>
      </w:pPr>
      <w:r w:rsidRPr="00C62A91">
        <w:t xml:space="preserve">splošne civilne odgovornost iz dejavnosti (vključno z delovišči) z razširitvijo vključitve za delodajalčevo odgovornost in za škodo na stvareh, ki jih ima izvajalec kakorkoli na skrbi (upravljanje, zakup, hramba, obdelava, predelava, ipd.) in zaradi škode na stvareh, ki so </w:t>
      </w:r>
      <w:r w:rsidRPr="00C62A91">
        <w:lastRenderedPageBreak/>
        <w:t>predmet ali sredstvo obdelave, predelave, preizkušanja, popravila, vzdrževanja, ipd., če je vzrok škode bodisi v delu na njih bodi si v delu z njimi;</w:t>
      </w:r>
    </w:p>
    <w:p w14:paraId="242232DB" w14:textId="029D3116" w:rsidR="00C62A91" w:rsidRPr="00401EDB" w:rsidRDefault="00C62A91" w:rsidP="00C62A91">
      <w:pPr>
        <w:numPr>
          <w:ilvl w:val="0"/>
          <w:numId w:val="17"/>
        </w:numPr>
      </w:pPr>
      <w:r w:rsidRPr="00401EDB">
        <w:t xml:space="preserve">splošne civilne odgovornosti v času garancije (podaljšano jamstvo) za najmanj dve </w:t>
      </w:r>
      <w:r w:rsidR="006C4078">
        <w:t xml:space="preserve">(2) </w:t>
      </w:r>
      <w:r w:rsidRPr="00401EDB">
        <w:t>leti in</w:t>
      </w:r>
    </w:p>
    <w:p w14:paraId="4F05B015" w14:textId="77777777" w:rsidR="00C62A91" w:rsidRPr="00C62A91" w:rsidRDefault="00C62A91" w:rsidP="00C62A91">
      <w:pPr>
        <w:numPr>
          <w:ilvl w:val="0"/>
          <w:numId w:val="17"/>
        </w:numPr>
      </w:pPr>
      <w:r w:rsidRPr="00C62A91">
        <w:t xml:space="preserve">avtomobilske odgovornosti za vsa motorna vozila in priključna vozila (vključno samohodne/samovozne delovne stroje), ki se bodo nahajala na gradbišču oz. delovišču, najmanj v višini 100% povišane zavarovalne vsote, ki jo določa veljavni zakon o obveznih zavarovanjih v prometu ter </w:t>
      </w:r>
    </w:p>
    <w:p w14:paraId="2840FC22" w14:textId="77777777" w:rsidR="00C62A91" w:rsidRPr="00C62A91" w:rsidRDefault="00C62A91" w:rsidP="00C62A91">
      <w:pPr>
        <w:numPr>
          <w:ilvl w:val="0"/>
          <w:numId w:val="17"/>
        </w:numPr>
      </w:pPr>
      <w:r w:rsidRPr="00C62A91">
        <w:t xml:space="preserve">izvajalec se zavezuje od dobaviteljev za material in opremo pridobiti potrdilo (certifikat) o zavarovanju proizvajalčeve odgovornosti in jih predložiti na zahtevo naročnika. </w:t>
      </w:r>
    </w:p>
    <w:p w14:paraId="60156A68" w14:textId="77777777" w:rsidR="00C62A91" w:rsidRPr="00C62A91" w:rsidRDefault="00C62A91" w:rsidP="00C62A91">
      <w:pPr>
        <w:ind w:left="360"/>
      </w:pPr>
    </w:p>
    <w:p w14:paraId="30A0119E"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FEE87C2" w14:textId="35E17580" w:rsidR="00CA1B83" w:rsidRDefault="00C62A91" w:rsidP="00CA1B83">
      <w:pPr>
        <w:tabs>
          <w:tab w:val="left" w:pos="9070"/>
        </w:tabs>
        <w:ind w:right="-2"/>
        <w:rPr>
          <w:rFonts w:cs="Arial"/>
        </w:rPr>
      </w:pPr>
      <w:r w:rsidRPr="00C62A91">
        <w:rPr>
          <w:rFonts w:cs="Arial"/>
        </w:rPr>
        <w:t>Za primer zavarovanja splošne civilne odgovornosti iz dejavnosti z razširitvijo in v času</w:t>
      </w:r>
      <w:r w:rsidR="00CA1B83">
        <w:rPr>
          <w:rFonts w:cs="Arial"/>
        </w:rPr>
        <w:t xml:space="preserve"> garancije sta pogodbeni stranki soglasni:</w:t>
      </w:r>
    </w:p>
    <w:p w14:paraId="5867F249" w14:textId="77777777" w:rsidR="00C62A91" w:rsidRPr="00C62A91" w:rsidRDefault="00C62A91" w:rsidP="00C62A91">
      <w:pPr>
        <w:numPr>
          <w:ilvl w:val="0"/>
          <w:numId w:val="17"/>
        </w:numPr>
      </w:pPr>
      <w:r w:rsidRPr="00C62A91">
        <w:t>da je enotna zavarovalna vsota najmanj v višini dvajset odstotkov (20%) vrednosti predmeta pogodbe brez DDV, pri čemer se kot minimalna enotna zavarovalna vsota šteje vsota v petkratniku višine, kot jo določajo predpisi o graditvi objektov na dan sklenitve pogodbe;</w:t>
      </w:r>
    </w:p>
    <w:p w14:paraId="26C6C512" w14:textId="77777777" w:rsidR="00C62A91" w:rsidRPr="003C61F9" w:rsidRDefault="00C62A91" w:rsidP="00C62A91">
      <w:pPr>
        <w:numPr>
          <w:ilvl w:val="0"/>
          <w:numId w:val="17"/>
        </w:numPr>
      </w:pPr>
      <w:r w:rsidRPr="00C62A91">
        <w:t xml:space="preserve">dovoljena je odbitna </w:t>
      </w:r>
      <w:r w:rsidRPr="003C61F9">
        <w:t>franšiza v absolutnem znesku 5.000 EUR s tem, da se v primeru sklenitve zavarovanja z navedeno odbitno franšizo, če zavarovalnica omogoča, na polici ali/in v prilogi smiselno navede: »Zavarovalnica obravnava in obračuna vse zavarovalne zahtevke ter izplača odškodnine in nato zavarovalca pozove k plačilu dogovorjene franšize. Zavarovalec pa plača zavarovalnici dogovorjeno franšizo 30. (trideseti) dan po prejemu poziva.«;</w:t>
      </w:r>
    </w:p>
    <w:p w14:paraId="32830241" w14:textId="77777777" w:rsidR="00C62A91" w:rsidRPr="00C62A91" w:rsidRDefault="00C62A91" w:rsidP="00C62A91">
      <w:pPr>
        <w:numPr>
          <w:ilvl w:val="0"/>
          <w:numId w:val="17"/>
        </w:numPr>
      </w:pPr>
      <w:r w:rsidRPr="003C61F9">
        <w:t>letni agregat ni dovoljen v primeru, da ima izvajalec</w:t>
      </w:r>
      <w:r w:rsidRPr="00C62A91">
        <w:t xml:space="preserve"> sklenjeno generalno polico gradbenega / montažnega zavarovanja oziroma zavarovanje odgovornosti za več projektov; v primeru individualnega gradbenega / montažnega zavarovanja oziroma zavarovanja odgovornosti za zadevni projekt pa je dovoljen letni agregat izplačil odškodnin najmanj v višini dvokratnika zavarovalne vsote, s tem, da se v primeru izčrpanja letnega agregata izvajalec zavezuje pred nadaljevanjem del skleniti dodatno zavarovanje oziroma dokupiti nov letni agregat.</w:t>
      </w:r>
    </w:p>
    <w:p w14:paraId="66FA52B9" w14:textId="77777777" w:rsidR="00C62A91" w:rsidRPr="00C62A91" w:rsidRDefault="00C62A91" w:rsidP="00C62A91">
      <w:pPr>
        <w:ind w:left="360"/>
      </w:pPr>
    </w:p>
    <w:p w14:paraId="2C447E9E"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ABA2D18" w14:textId="77777777" w:rsidR="00C62A91" w:rsidRPr="00C62A91" w:rsidRDefault="00C62A91" w:rsidP="00C62A91">
      <w:pPr>
        <w:ind w:right="-2"/>
        <w:rPr>
          <w:rFonts w:cs="Arial"/>
        </w:rPr>
      </w:pPr>
      <w:r w:rsidRPr="003C61F9">
        <w:rPr>
          <w:rFonts w:cs="Arial"/>
        </w:rPr>
        <w:t xml:space="preserve">Sprožilec zavarovalnega kritja za vsa zahtevana zavarovanja mora biti nastanek škodnega dogodka (ne velja </w:t>
      </w:r>
      <w:proofErr w:type="spellStart"/>
      <w:r w:rsidRPr="003C61F9">
        <w:rPr>
          <w:rFonts w:cs="Arial"/>
        </w:rPr>
        <w:t>claims-made</w:t>
      </w:r>
      <w:proofErr w:type="spellEnd"/>
      <w:r w:rsidRPr="003C61F9">
        <w:rPr>
          <w:rFonts w:cs="Arial"/>
        </w:rPr>
        <w:t xml:space="preserve"> način).</w:t>
      </w:r>
    </w:p>
    <w:p w14:paraId="3360C650" w14:textId="77777777" w:rsidR="00C62A91" w:rsidRPr="00C62A91" w:rsidRDefault="00C62A91" w:rsidP="00C62A91">
      <w:pPr>
        <w:ind w:right="-2"/>
        <w:rPr>
          <w:rFonts w:cs="Arial"/>
        </w:rPr>
      </w:pPr>
    </w:p>
    <w:p w14:paraId="22A4C7AD" w14:textId="77777777" w:rsidR="00C62A91" w:rsidRPr="00C62A91" w:rsidRDefault="00C62A91" w:rsidP="00C62A91">
      <w:pPr>
        <w:ind w:right="-2"/>
        <w:rPr>
          <w:rFonts w:cs="Arial"/>
        </w:rPr>
      </w:pPr>
      <w:r w:rsidRPr="00C62A91">
        <w:rPr>
          <w:rFonts w:cs="Arial"/>
        </w:rPr>
        <w:t>Naročnik si pridržuje pravico zahtevati od izvajalca dodatna zavarovanja v primeru, da bi nastopila druga tveganja, ki jih ob podpisu pogodbe zaradi kakršnihkoli razlogov ni bilo mogoče predvideti.</w:t>
      </w:r>
    </w:p>
    <w:p w14:paraId="268CFECE" w14:textId="77777777" w:rsidR="00C62A91" w:rsidRPr="00C62A91" w:rsidRDefault="00C62A91" w:rsidP="00C62A91">
      <w:pPr>
        <w:ind w:right="-2"/>
        <w:rPr>
          <w:rFonts w:cs="Arial"/>
        </w:rPr>
      </w:pPr>
    </w:p>
    <w:p w14:paraId="0A17FF34" w14:textId="77777777" w:rsidR="00C62A91" w:rsidRPr="00C62A91" w:rsidRDefault="00C62A91" w:rsidP="00C62A91">
      <w:pPr>
        <w:ind w:right="-2"/>
        <w:rPr>
          <w:rFonts w:cs="Arial"/>
        </w:rPr>
      </w:pPr>
      <w:r w:rsidRPr="00C62A91">
        <w:rPr>
          <w:rFonts w:cs="Arial"/>
        </w:rPr>
        <w:t>Prav tako mora imeti izvajalec ves čas trajanja te pogodbe sklenjena tudi zavarovanja v skladu z veljavnimi zakonskimi predpisi.</w:t>
      </w:r>
    </w:p>
    <w:p w14:paraId="55A6239D" w14:textId="77777777" w:rsidR="00C62A91" w:rsidRPr="00C62A91" w:rsidRDefault="00C62A91" w:rsidP="00C62A91">
      <w:pPr>
        <w:ind w:right="-2"/>
        <w:rPr>
          <w:rFonts w:cs="Arial"/>
        </w:rPr>
      </w:pPr>
    </w:p>
    <w:p w14:paraId="61B120F0" w14:textId="77777777" w:rsidR="00C62A91" w:rsidRPr="00C62A91" w:rsidRDefault="00C62A91" w:rsidP="00C62A91">
      <w:pPr>
        <w:ind w:right="-2"/>
        <w:rPr>
          <w:rFonts w:cs="Arial"/>
        </w:rPr>
      </w:pPr>
      <w:r w:rsidRPr="00C62A91">
        <w:rPr>
          <w:rFonts w:cs="Arial"/>
        </w:rPr>
        <w:t>Za obveznost sklenitve morebitnega dodatnega zavarovanja mora ves čas izvajanja te pogodbe skrbeti izvajalec, ki mora o tem obveščati naročnika.</w:t>
      </w:r>
    </w:p>
    <w:p w14:paraId="17E8B886" w14:textId="761DF63B" w:rsidR="00C62A91" w:rsidRPr="00C62A91" w:rsidRDefault="00C62A91" w:rsidP="00C62A91">
      <w:pPr>
        <w:ind w:right="-2"/>
        <w:rPr>
          <w:rFonts w:cs="Arial"/>
        </w:rPr>
      </w:pPr>
    </w:p>
    <w:p w14:paraId="55FB9B82" w14:textId="77777777" w:rsidR="00C62A91" w:rsidRPr="00C62A91" w:rsidRDefault="00C62A91" w:rsidP="00C62A91">
      <w:pPr>
        <w:ind w:right="-2"/>
        <w:rPr>
          <w:rFonts w:cs="Arial"/>
        </w:rPr>
      </w:pPr>
      <w:r w:rsidRPr="003C61F9">
        <w:rPr>
          <w:rFonts w:cs="Arial"/>
        </w:rPr>
        <w:t>V primeru, da izvajalec izvaja pogodbo s podizvajalci, morajo vsa navedena zahtevana zavarovanja zajemati tudi podizvajalce ali pa morajo podizvajalci imeti sklenjena najmanj enaka zavarovanja, kot je to zahtevano za izvajalca. V kolikor zahtevana zavarovanja v primeru skupne ponudbe sklene vodilni partner, morajo vsa navedena zahtevana zavarovanja zajemati tudi partnerje skupne ponudbe (z navedbo naziva partnerjev) ali pa mora imeti vsak posamezni partner skupne ponudbe sklenjena najmanj enaka zavarovanja, kot je to zahtevano za izvajalca.</w:t>
      </w:r>
    </w:p>
    <w:p w14:paraId="3089B839" w14:textId="77777777" w:rsidR="00C62A91" w:rsidRPr="00C62A91" w:rsidRDefault="00C62A91" w:rsidP="00C62A91">
      <w:pPr>
        <w:ind w:left="57" w:right="-2"/>
        <w:rPr>
          <w:rFonts w:cs="Arial"/>
        </w:rPr>
      </w:pPr>
    </w:p>
    <w:p w14:paraId="2E6D2F0F" w14:textId="77777777" w:rsidR="00C62A91" w:rsidRPr="00C62A91" w:rsidRDefault="00C62A91" w:rsidP="00C62A91">
      <w:pPr>
        <w:keepNext/>
        <w:spacing w:before="240" w:after="60"/>
        <w:outlineLvl w:val="0"/>
        <w:rPr>
          <w:b/>
          <w:bCs/>
          <w:kern w:val="32"/>
          <w:sz w:val="24"/>
          <w:szCs w:val="24"/>
        </w:rPr>
      </w:pPr>
      <w:bookmarkStart w:id="26" w:name="_Toc94873893"/>
      <w:bookmarkStart w:id="27" w:name="_Toc127281856"/>
      <w:r w:rsidRPr="00C62A91">
        <w:rPr>
          <w:b/>
          <w:bCs/>
          <w:kern w:val="32"/>
          <w:sz w:val="24"/>
          <w:szCs w:val="24"/>
        </w:rPr>
        <w:lastRenderedPageBreak/>
        <w:t>VARSTVO PRI DELU, VARSTVO OKOLJA IN VARSTVO PRED POŽAROM TER EKSPLOZIJO</w:t>
      </w:r>
      <w:bookmarkEnd w:id="26"/>
      <w:bookmarkEnd w:id="27"/>
    </w:p>
    <w:p w14:paraId="2DB32FD0" w14:textId="77777777" w:rsidR="00C62A91" w:rsidRPr="00C62A91" w:rsidRDefault="00C62A91" w:rsidP="00C62A91">
      <w:pPr>
        <w:jc w:val="center"/>
        <w:rPr>
          <w:rFonts w:asciiTheme="minorHAnsi" w:hAnsiTheme="minorHAnsi" w:cstheme="minorHAnsi"/>
          <w:b/>
        </w:rPr>
      </w:pPr>
    </w:p>
    <w:p w14:paraId="4E3DFE7A"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B5865D6" w14:textId="77777777" w:rsidR="00C62A91" w:rsidRPr="00C62A91" w:rsidRDefault="00C62A91" w:rsidP="00C62A91">
      <w:pPr>
        <w:tabs>
          <w:tab w:val="left" w:pos="9070"/>
        </w:tabs>
        <w:ind w:right="-2"/>
        <w:rPr>
          <w:rFonts w:cs="Arial"/>
        </w:rPr>
      </w:pPr>
      <w:r w:rsidRPr="00C62A91">
        <w:rPr>
          <w:rFonts w:cs="Arial"/>
        </w:rPr>
        <w:t>Izvajalec se zavezuje:</w:t>
      </w:r>
    </w:p>
    <w:p w14:paraId="4947A293" w14:textId="77777777" w:rsidR="00C62A91" w:rsidRPr="00C62A91" w:rsidRDefault="00C62A91" w:rsidP="00C62A91">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upoštevati vsa določila veljavnih predpisov o varstvu okolja in bo v ta namen pri izvajanju del iz te pogodbe uporabljal kakovosten in okolju prijazen material, naprave in opremo;</w:t>
      </w:r>
    </w:p>
    <w:p w14:paraId="5C34C774" w14:textId="77777777" w:rsidR="00C62A91" w:rsidRPr="00C62A91" w:rsidRDefault="00C62A91" w:rsidP="00C62A91">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imenovati primerno odgovorno osebo (s pooblastili, usposobljeno in je ves čas prisotna na delovišču) za izvajanje ukrepov iz VZD;</w:t>
      </w:r>
    </w:p>
    <w:p w14:paraId="6FD4961D" w14:textId="77777777" w:rsidR="00C62A91" w:rsidRPr="00C62A91" w:rsidRDefault="00C62A91" w:rsidP="00C62A91">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odstranjevati odpadni material in druge odpadke v skladu s predpisi o varstvu okolja in s tem v zvezi prevzema vso odgovornost;</w:t>
      </w:r>
    </w:p>
    <w:p w14:paraId="498FC2BB" w14:textId="77777777" w:rsidR="00C62A91" w:rsidRPr="00C62A91" w:rsidRDefault="00C62A91" w:rsidP="00C62A91">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upoštevati vse predpise o varstvu pri delu, varstvu pred požarom in eksplozijo ter dela izvajati skladno z navodili in zahtevami skladiščne službe oz. službe PV, VPD in VO upravljavca v smislu varstva pri delu, požarnega varstva, varstva pred eksplozijo in varstva okolja;</w:t>
      </w:r>
    </w:p>
    <w:p w14:paraId="2B2E64DD" w14:textId="77777777" w:rsidR="00C62A91" w:rsidRPr="00C62A91" w:rsidRDefault="00C62A91" w:rsidP="00C62A91">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gradbišče označiti na zakonsko predpisan način, ga organizirati v skladu z varnostnim načrtom in pisnimi dogovori ob uvedbi izvajalca v delo in urediti varne dostopne poti ter deponije;</w:t>
      </w:r>
    </w:p>
    <w:p w14:paraId="2DE03F76" w14:textId="77777777" w:rsidR="00C62A91" w:rsidRPr="00C62A91" w:rsidRDefault="00C62A91" w:rsidP="00C62A91">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seznaniti vse delavce z vsebino varnostnega načrta, gradbiščnega reda, značilnostmi lokacije in podpisanega sporazum o zagotavljanju varnostnih ukrepov na skupnem delovišču;</w:t>
      </w:r>
    </w:p>
    <w:p w14:paraId="0EEF6F28" w14:textId="77777777" w:rsidR="00C62A91" w:rsidRPr="00C62A91" w:rsidRDefault="00C62A91" w:rsidP="00C62A91">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dela izvajati s strokovno usposobljenimi zaposlenimi, ki imajo vsa potrebna dovoljenja za delo;</w:t>
      </w:r>
    </w:p>
    <w:p w14:paraId="12880A7B" w14:textId="77777777" w:rsidR="00C62A91" w:rsidRPr="00C62A91" w:rsidRDefault="00C62A91" w:rsidP="00C62A91">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ves čas izvajanja del imeti urejeno gradbišče;</w:t>
      </w:r>
    </w:p>
    <w:p w14:paraId="0806C5F6" w14:textId="77777777" w:rsidR="00C62A91" w:rsidRPr="00C62A91" w:rsidRDefault="00C62A91" w:rsidP="00C62A91">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pravočasno ukreniti, kar je potrebno za varnost delavcev, mimoidočih, prometa ter sosednjih objektov in zemljišč;</w:t>
      </w:r>
    </w:p>
    <w:p w14:paraId="06E52777" w14:textId="77777777" w:rsidR="00C62A91" w:rsidRPr="00C62A91" w:rsidRDefault="00C62A91" w:rsidP="00C62A91">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med izvajanjem del samostojno skrbeti za izvajanje vseh ukrepov iz varstva in zdravja pri delu, varstva okolja, varstva pred požarom in eksplozijo ter za morebitne posledice opustitve teh ukrepov odgovarjati in prevzeti polno odgovornost;</w:t>
      </w:r>
    </w:p>
    <w:p w14:paraId="2027C372" w14:textId="77777777" w:rsidR="00C62A91" w:rsidRPr="00C62A91" w:rsidRDefault="00C62A91" w:rsidP="00C62A91">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način dela prilagajati dejanskim razmeram na delovišču tako, da ne bo prišlo do poškodb na obstoječih objektih, napravah in opremi;</w:t>
      </w:r>
    </w:p>
    <w:p w14:paraId="30819D45" w14:textId="77777777" w:rsidR="00C62A91" w:rsidRPr="00C62A91" w:rsidRDefault="00C62A91" w:rsidP="00C62A91">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po končanih delih z objektov in delovišča odstraniti ves odpadni in odvečni material, naprave, stroje in opremo ter delovišče pospravil in ga povrnil v prvotno stanje.</w:t>
      </w:r>
    </w:p>
    <w:p w14:paraId="777B2406" w14:textId="5CD56065" w:rsidR="00C62A91" w:rsidRDefault="00C62A91" w:rsidP="00C62A91">
      <w:pPr>
        <w:tabs>
          <w:tab w:val="num" w:pos="720"/>
        </w:tabs>
        <w:overflowPunct w:val="0"/>
        <w:autoSpaceDE w:val="0"/>
        <w:autoSpaceDN w:val="0"/>
        <w:adjustRightInd w:val="0"/>
        <w:ind w:right="-2"/>
        <w:textAlignment w:val="baseline"/>
        <w:rPr>
          <w:rFonts w:cs="Arial"/>
        </w:rPr>
      </w:pPr>
    </w:p>
    <w:p w14:paraId="00DFE65A" w14:textId="77777777" w:rsidR="00CA1B83" w:rsidRPr="00C62A91" w:rsidRDefault="00CA1B83" w:rsidP="00C62A91">
      <w:pPr>
        <w:tabs>
          <w:tab w:val="num" w:pos="720"/>
        </w:tabs>
        <w:overflowPunct w:val="0"/>
        <w:autoSpaceDE w:val="0"/>
        <w:autoSpaceDN w:val="0"/>
        <w:adjustRightInd w:val="0"/>
        <w:ind w:right="-2"/>
        <w:textAlignment w:val="baseline"/>
        <w:rPr>
          <w:rFonts w:cs="Arial"/>
        </w:rPr>
      </w:pPr>
    </w:p>
    <w:p w14:paraId="4A21F0B7"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31C841C" w14:textId="77777777" w:rsidR="00C62A91" w:rsidRPr="00C62A91" w:rsidRDefault="00C62A91" w:rsidP="00C62A91">
      <w:pPr>
        <w:tabs>
          <w:tab w:val="num" w:pos="720"/>
        </w:tabs>
        <w:overflowPunct w:val="0"/>
        <w:autoSpaceDE w:val="0"/>
        <w:autoSpaceDN w:val="0"/>
        <w:adjustRightInd w:val="0"/>
        <w:ind w:right="-2"/>
        <w:textAlignment w:val="baseline"/>
        <w:rPr>
          <w:rFonts w:cs="Arial"/>
        </w:rPr>
      </w:pPr>
      <w:r w:rsidRPr="00C62A91">
        <w:rPr>
          <w:rFonts w:cs="Arial"/>
        </w:rPr>
        <w:t>V primeru kršitve ukrepov in navodil s področja varstva pri delu, požarnega varstva, varstva pred eksplozijo in varstva okolja, bo koordinator, naročnik, njegov nadzor ali zaposleni skladišča, prekinil izvajanje del. Prekinitev traja tako dolgo, dokler niso odpravljeni vsi razlogi, ki so razlog za prekinitev.</w:t>
      </w:r>
    </w:p>
    <w:p w14:paraId="4804E1AA" w14:textId="77777777" w:rsidR="00C62A91" w:rsidRPr="00C62A91" w:rsidRDefault="00C62A91" w:rsidP="00C62A91">
      <w:pPr>
        <w:tabs>
          <w:tab w:val="num" w:pos="720"/>
        </w:tabs>
        <w:overflowPunct w:val="0"/>
        <w:autoSpaceDE w:val="0"/>
        <w:autoSpaceDN w:val="0"/>
        <w:adjustRightInd w:val="0"/>
        <w:ind w:right="-2"/>
        <w:textAlignment w:val="baseline"/>
        <w:rPr>
          <w:rFonts w:cs="Arial"/>
        </w:rPr>
      </w:pPr>
    </w:p>
    <w:p w14:paraId="7E521923"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E9B4083" w14:textId="77777777" w:rsidR="00C62A91" w:rsidRPr="00C62A91" w:rsidRDefault="00C62A91" w:rsidP="00C62A91">
      <w:pPr>
        <w:tabs>
          <w:tab w:val="num" w:pos="720"/>
        </w:tabs>
        <w:overflowPunct w:val="0"/>
        <w:autoSpaceDE w:val="0"/>
        <w:autoSpaceDN w:val="0"/>
        <w:adjustRightInd w:val="0"/>
        <w:ind w:right="-2"/>
        <w:textAlignment w:val="baseline"/>
        <w:rPr>
          <w:rFonts w:cs="Arial"/>
        </w:rPr>
      </w:pPr>
      <w:r w:rsidRPr="00C62A91">
        <w:rPr>
          <w:rFonts w:cs="Arial"/>
        </w:rPr>
        <w:t>Naročnik si pridržuje pravico zahtevati odstranitev kršitelja iz delovišča za določen čas oz. v primeru hujše kršitve tudi trajno odstranitev kršitelja.</w:t>
      </w:r>
    </w:p>
    <w:p w14:paraId="1506B18B" w14:textId="77777777" w:rsidR="00C62A91" w:rsidRPr="00C62A91" w:rsidRDefault="00C62A91" w:rsidP="00C62A91">
      <w:pPr>
        <w:tabs>
          <w:tab w:val="num" w:pos="720"/>
        </w:tabs>
        <w:overflowPunct w:val="0"/>
        <w:autoSpaceDE w:val="0"/>
        <w:autoSpaceDN w:val="0"/>
        <w:adjustRightInd w:val="0"/>
        <w:ind w:right="-2"/>
        <w:textAlignment w:val="baseline"/>
        <w:rPr>
          <w:rFonts w:cs="Arial"/>
        </w:rPr>
      </w:pPr>
    </w:p>
    <w:p w14:paraId="3CD5CDB4"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714152AC" w14:textId="77777777" w:rsidR="00C62A91" w:rsidRPr="00C62A91" w:rsidRDefault="00C62A91" w:rsidP="00C62A91">
      <w:pPr>
        <w:tabs>
          <w:tab w:val="num" w:pos="720"/>
        </w:tabs>
        <w:overflowPunct w:val="0"/>
        <w:autoSpaceDE w:val="0"/>
        <w:autoSpaceDN w:val="0"/>
        <w:adjustRightInd w:val="0"/>
        <w:ind w:right="-2"/>
        <w:textAlignment w:val="baseline"/>
        <w:rPr>
          <w:rFonts w:cs="Arial"/>
        </w:rPr>
      </w:pPr>
      <w:r w:rsidRPr="00C62A91">
        <w:rPr>
          <w:rFonts w:cs="Arial"/>
        </w:rPr>
        <w:t>Kasnitve zaradi tovrstnih prekinitev oz. odstranitev izvajalec ne more uveljavljati za podaljšanje pogodbenega roka del.</w:t>
      </w:r>
    </w:p>
    <w:p w14:paraId="720D79FB" w14:textId="1F47F7DC" w:rsidR="00C62A91" w:rsidRDefault="00C62A91" w:rsidP="00C62A91">
      <w:pPr>
        <w:tabs>
          <w:tab w:val="num" w:pos="720"/>
        </w:tabs>
        <w:overflowPunct w:val="0"/>
        <w:autoSpaceDE w:val="0"/>
        <w:autoSpaceDN w:val="0"/>
        <w:adjustRightInd w:val="0"/>
        <w:ind w:right="-2"/>
        <w:textAlignment w:val="baseline"/>
        <w:rPr>
          <w:rFonts w:cs="Arial"/>
        </w:rPr>
      </w:pPr>
    </w:p>
    <w:p w14:paraId="26FC7B61" w14:textId="15A28B57" w:rsidR="00F27600" w:rsidRDefault="00F27600" w:rsidP="00C62A91">
      <w:pPr>
        <w:tabs>
          <w:tab w:val="num" w:pos="720"/>
        </w:tabs>
        <w:overflowPunct w:val="0"/>
        <w:autoSpaceDE w:val="0"/>
        <w:autoSpaceDN w:val="0"/>
        <w:adjustRightInd w:val="0"/>
        <w:ind w:right="-2"/>
        <w:textAlignment w:val="baseline"/>
        <w:rPr>
          <w:rFonts w:cs="Arial"/>
        </w:rPr>
      </w:pPr>
    </w:p>
    <w:p w14:paraId="17C83677" w14:textId="77777777" w:rsidR="00F27600" w:rsidRPr="00C62A91" w:rsidRDefault="00F27600" w:rsidP="00C62A91">
      <w:pPr>
        <w:tabs>
          <w:tab w:val="num" w:pos="720"/>
        </w:tabs>
        <w:overflowPunct w:val="0"/>
        <w:autoSpaceDE w:val="0"/>
        <w:autoSpaceDN w:val="0"/>
        <w:adjustRightInd w:val="0"/>
        <w:ind w:right="-2"/>
        <w:textAlignment w:val="baseline"/>
        <w:rPr>
          <w:rFonts w:cs="Arial"/>
        </w:rPr>
      </w:pPr>
    </w:p>
    <w:p w14:paraId="0A0D88CC" w14:textId="77777777" w:rsidR="00C62A91" w:rsidRPr="00C62A91" w:rsidRDefault="00C62A91" w:rsidP="00C62A91">
      <w:pPr>
        <w:keepNext/>
        <w:spacing w:before="240" w:after="60"/>
        <w:outlineLvl w:val="0"/>
        <w:rPr>
          <w:b/>
          <w:bCs/>
          <w:kern w:val="32"/>
          <w:sz w:val="24"/>
          <w:szCs w:val="24"/>
        </w:rPr>
      </w:pPr>
      <w:bookmarkStart w:id="28" w:name="_Toc94873894"/>
      <w:bookmarkStart w:id="29" w:name="_Toc127281857"/>
      <w:r w:rsidRPr="00C62A91">
        <w:rPr>
          <w:b/>
          <w:bCs/>
          <w:kern w:val="32"/>
          <w:sz w:val="24"/>
          <w:szCs w:val="24"/>
        </w:rPr>
        <w:lastRenderedPageBreak/>
        <w:t>OBVEZNOSTI NAROČNIKA</w:t>
      </w:r>
      <w:bookmarkEnd w:id="28"/>
      <w:bookmarkEnd w:id="29"/>
    </w:p>
    <w:p w14:paraId="4445C244" w14:textId="77777777" w:rsidR="00C62A91" w:rsidRPr="00C62A91" w:rsidRDefault="00C62A91" w:rsidP="00C62A91">
      <w:pPr>
        <w:tabs>
          <w:tab w:val="left" w:pos="9070"/>
        </w:tabs>
        <w:ind w:right="426"/>
        <w:rPr>
          <w:rFonts w:cs="Arial"/>
          <w:b/>
          <w:bCs/>
        </w:rPr>
      </w:pPr>
    </w:p>
    <w:p w14:paraId="433A8178"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685BF79" w14:textId="77777777" w:rsidR="00C62A91" w:rsidRPr="00C62A91" w:rsidRDefault="00C62A91" w:rsidP="00C62A91">
      <w:pPr>
        <w:ind w:right="-2"/>
        <w:rPr>
          <w:rFonts w:cs="Arial"/>
        </w:rPr>
      </w:pPr>
      <w:r w:rsidRPr="00C62A91">
        <w:rPr>
          <w:rFonts w:cs="Arial"/>
        </w:rPr>
        <w:t>Naročnik se po tej pogodbi še dodatno zavezuje:</w:t>
      </w:r>
    </w:p>
    <w:p w14:paraId="440F477E" w14:textId="77777777" w:rsidR="00C62A91" w:rsidRPr="00C62A91" w:rsidRDefault="00C62A91" w:rsidP="00C62A91">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sodelovati z izvajalcem z namenom, da se prevzeti obseg del izvrši kvalitetno in pravočasno;</w:t>
      </w:r>
    </w:p>
    <w:p w14:paraId="19369201" w14:textId="77777777" w:rsidR="00C62A91" w:rsidRPr="00C62A91" w:rsidRDefault="00C62A91" w:rsidP="00C62A91">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v dogovorjenih rokih dati na razpolago izvajalcu vse potrebne informacije, ki so potrebne za izvedbo del;</w:t>
      </w:r>
    </w:p>
    <w:p w14:paraId="5D8BF30C" w14:textId="77777777" w:rsidR="00C62A91" w:rsidRPr="00C62A91" w:rsidRDefault="00C62A91" w:rsidP="00C62A91">
      <w:pPr>
        <w:numPr>
          <w:ilvl w:val="0"/>
          <w:numId w:val="3"/>
        </w:numPr>
        <w:tabs>
          <w:tab w:val="clear" w:pos="720"/>
          <w:tab w:val="num" w:pos="-360"/>
          <w:tab w:val="num" w:pos="360"/>
        </w:tabs>
        <w:overflowPunct w:val="0"/>
        <w:autoSpaceDE w:val="0"/>
        <w:autoSpaceDN w:val="0"/>
        <w:adjustRightInd w:val="0"/>
        <w:ind w:left="0" w:right="-2" w:firstLine="0"/>
        <w:textAlignment w:val="baseline"/>
        <w:rPr>
          <w:rFonts w:cs="Arial"/>
        </w:rPr>
      </w:pPr>
      <w:r w:rsidRPr="00C62A91">
        <w:rPr>
          <w:rFonts w:cs="Arial"/>
        </w:rPr>
        <w:t xml:space="preserve">sprotno pisno obveščati izvajalca o vseh spremembah in novo nastalih situacijah, ki bi </w:t>
      </w:r>
      <w:r w:rsidRPr="00C62A91">
        <w:rPr>
          <w:rFonts w:cs="Arial"/>
        </w:rPr>
        <w:br/>
        <w:t xml:space="preserve">      utegnile vplivati na izvedbo del.</w:t>
      </w:r>
    </w:p>
    <w:p w14:paraId="5CF80686" w14:textId="77777777" w:rsidR="00C62A91" w:rsidRPr="00C62A91" w:rsidRDefault="00C62A91" w:rsidP="00C62A91">
      <w:pPr>
        <w:tabs>
          <w:tab w:val="num" w:pos="720"/>
        </w:tabs>
        <w:overflowPunct w:val="0"/>
        <w:autoSpaceDE w:val="0"/>
        <w:autoSpaceDN w:val="0"/>
        <w:adjustRightInd w:val="0"/>
        <w:ind w:right="-2"/>
        <w:textAlignment w:val="baseline"/>
        <w:rPr>
          <w:rFonts w:cs="Arial"/>
        </w:rPr>
      </w:pPr>
    </w:p>
    <w:p w14:paraId="321F237D" w14:textId="77777777" w:rsidR="00C62A91" w:rsidRPr="00C62A91" w:rsidRDefault="00C62A91" w:rsidP="00C62A91">
      <w:pPr>
        <w:keepNext/>
        <w:spacing w:before="240" w:after="60"/>
        <w:outlineLvl w:val="0"/>
        <w:rPr>
          <w:b/>
          <w:bCs/>
          <w:kern w:val="32"/>
          <w:sz w:val="24"/>
          <w:szCs w:val="24"/>
        </w:rPr>
      </w:pPr>
      <w:bookmarkStart w:id="30" w:name="_Toc94873895"/>
      <w:bookmarkStart w:id="31" w:name="_Toc127281858"/>
      <w:r w:rsidRPr="00C62A91">
        <w:rPr>
          <w:b/>
          <w:bCs/>
          <w:kern w:val="32"/>
          <w:sz w:val="24"/>
          <w:szCs w:val="24"/>
        </w:rPr>
        <w:t>OBVEZNOSTI IZVAJALCA</w:t>
      </w:r>
      <w:bookmarkEnd w:id="30"/>
      <w:bookmarkEnd w:id="31"/>
    </w:p>
    <w:p w14:paraId="6FA13FF5" w14:textId="77777777" w:rsidR="00C62A91" w:rsidRPr="00C62A91" w:rsidRDefault="00C62A91" w:rsidP="00C62A91">
      <w:pPr>
        <w:tabs>
          <w:tab w:val="left" w:pos="9070"/>
        </w:tabs>
        <w:ind w:right="426"/>
        <w:rPr>
          <w:rFonts w:cs="Arial"/>
          <w:b/>
          <w:bCs/>
        </w:rPr>
      </w:pPr>
    </w:p>
    <w:p w14:paraId="181F9A22"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F68D535" w14:textId="77777777" w:rsidR="00C62A91" w:rsidRPr="00C62A91" w:rsidRDefault="00C62A91" w:rsidP="00C62A91">
      <w:pPr>
        <w:ind w:right="-2"/>
        <w:rPr>
          <w:rFonts w:cs="Arial"/>
        </w:rPr>
      </w:pPr>
      <w:r w:rsidRPr="00C62A91">
        <w:rPr>
          <w:rFonts w:cs="Arial"/>
        </w:rPr>
        <w:t>Izvajalec se po tej pogodbi še dodatno zavezuje:</w:t>
      </w:r>
    </w:p>
    <w:p w14:paraId="43C81756" w14:textId="5190DA9B" w:rsidR="00C62A91" w:rsidRPr="00C62A91" w:rsidRDefault="00C62A91" w:rsidP="00C62A91">
      <w:pPr>
        <w:numPr>
          <w:ilvl w:val="0"/>
          <w:numId w:val="9"/>
        </w:numPr>
        <w:tabs>
          <w:tab w:val="clear" w:pos="702"/>
          <w:tab w:val="num" w:pos="284"/>
        </w:tabs>
        <w:overflowPunct w:val="0"/>
        <w:autoSpaceDE w:val="0"/>
        <w:autoSpaceDN w:val="0"/>
        <w:adjustRightInd w:val="0"/>
        <w:ind w:left="284" w:right="-2" w:hanging="284"/>
        <w:textAlignment w:val="baseline"/>
        <w:rPr>
          <w:rFonts w:cs="Arial"/>
          <w:strike/>
        </w:rPr>
      </w:pPr>
      <w:r w:rsidRPr="00C62A91">
        <w:rPr>
          <w:rFonts w:cs="Arial"/>
        </w:rPr>
        <w:t xml:space="preserve">da bo naročniku </w:t>
      </w:r>
      <w:r w:rsidR="006F39BC">
        <w:rPr>
          <w:rFonts w:cs="Arial"/>
        </w:rPr>
        <w:t xml:space="preserve">po podpisu pogodbe </w:t>
      </w:r>
      <w:r w:rsidRPr="00C62A91">
        <w:rPr>
          <w:rFonts w:cs="Arial"/>
        </w:rPr>
        <w:t>predal:</w:t>
      </w:r>
    </w:p>
    <w:p w14:paraId="6E342A36" w14:textId="77777777" w:rsidR="00C62A91" w:rsidRPr="00C62A91" w:rsidRDefault="00C62A91" w:rsidP="00C62A91">
      <w:pPr>
        <w:numPr>
          <w:ilvl w:val="0"/>
          <w:numId w:val="19"/>
        </w:numPr>
        <w:ind w:right="-2"/>
        <w:rPr>
          <w:rFonts w:cs="Arial"/>
        </w:rPr>
      </w:pPr>
      <w:r w:rsidRPr="00C62A91">
        <w:rPr>
          <w:rFonts w:cs="Arial"/>
        </w:rPr>
        <w:t xml:space="preserve">finančno zavarovanje za dobro izvedbo </w:t>
      </w:r>
      <w:r w:rsidRPr="00C62A91">
        <w:rPr>
          <w:rFonts w:asciiTheme="minorHAnsi" w:hAnsiTheme="minorHAnsi" w:cstheme="minorHAnsi"/>
        </w:rPr>
        <w:t>pogodbenih obveznosti</w:t>
      </w:r>
      <w:r w:rsidRPr="00C62A91">
        <w:rPr>
          <w:rFonts w:cs="Arial"/>
        </w:rPr>
        <w:t>;</w:t>
      </w:r>
    </w:p>
    <w:p w14:paraId="62445001" w14:textId="77777777" w:rsidR="00C62A91" w:rsidRPr="00C62A91" w:rsidRDefault="00C62A91" w:rsidP="00C62A91">
      <w:pPr>
        <w:numPr>
          <w:ilvl w:val="0"/>
          <w:numId w:val="19"/>
        </w:numPr>
        <w:ind w:right="-2"/>
        <w:rPr>
          <w:rFonts w:cs="Arial"/>
        </w:rPr>
      </w:pPr>
      <w:r w:rsidRPr="00C62A91">
        <w:rPr>
          <w:rFonts w:cs="Arial"/>
        </w:rPr>
        <w:t>dokumentacijo o zahtevanih zavarovanjih (vključno zavarovanje odgovornosti);</w:t>
      </w:r>
    </w:p>
    <w:p w14:paraId="71BE0FE6" w14:textId="77777777" w:rsidR="00C62A91" w:rsidRPr="00C62A91" w:rsidRDefault="00C62A91" w:rsidP="00C62A91">
      <w:pPr>
        <w:numPr>
          <w:ilvl w:val="0"/>
          <w:numId w:val="19"/>
        </w:numPr>
        <w:ind w:right="-2"/>
        <w:rPr>
          <w:rFonts w:cs="Arial"/>
        </w:rPr>
      </w:pPr>
      <w:r w:rsidRPr="00C62A91">
        <w:rPr>
          <w:rFonts w:cs="Arial"/>
        </w:rPr>
        <w:t>podpisan Pisni sporazum o izvajanju skupnih ukrepov iz varnosti in zdravja pri delu na skupnem delovišču;</w:t>
      </w:r>
    </w:p>
    <w:p w14:paraId="2374ED15" w14:textId="77777777" w:rsidR="00C62A91" w:rsidRPr="00C62A91" w:rsidRDefault="00C62A91" w:rsidP="00C62A91">
      <w:pPr>
        <w:numPr>
          <w:ilvl w:val="0"/>
          <w:numId w:val="19"/>
        </w:numPr>
        <w:ind w:right="-2"/>
        <w:rPr>
          <w:rFonts w:cs="Arial"/>
        </w:rPr>
      </w:pPr>
      <w:r w:rsidRPr="00C62A91">
        <w:rPr>
          <w:rFonts w:cs="Arial"/>
        </w:rPr>
        <w:t>seznam kadrovskih virov in tehnične opreme za izvedbo del;</w:t>
      </w:r>
    </w:p>
    <w:p w14:paraId="57B8024A" w14:textId="77777777" w:rsidR="00C62A91" w:rsidRPr="00C62A91" w:rsidRDefault="00C62A91" w:rsidP="00C62A91">
      <w:pPr>
        <w:numPr>
          <w:ilvl w:val="0"/>
          <w:numId w:val="19"/>
        </w:numPr>
        <w:ind w:right="-2"/>
        <w:rPr>
          <w:rFonts w:cs="Arial"/>
        </w:rPr>
      </w:pPr>
      <w:r w:rsidRPr="00C62A91">
        <w:rPr>
          <w:rFonts w:cs="Arial"/>
        </w:rPr>
        <w:t>podrobni okvirni terminski načrt izvedbe pogodbenih del;</w:t>
      </w:r>
    </w:p>
    <w:p w14:paraId="493CAB8C" w14:textId="77777777" w:rsidR="00C62A91" w:rsidRPr="00C62A91" w:rsidRDefault="00C62A91" w:rsidP="00C62A91">
      <w:pPr>
        <w:numPr>
          <w:ilvl w:val="0"/>
          <w:numId w:val="19"/>
        </w:numPr>
        <w:ind w:right="-2"/>
        <w:rPr>
          <w:rFonts w:cs="Arial"/>
        </w:rPr>
      </w:pPr>
      <w:r w:rsidRPr="00C62A91">
        <w:rPr>
          <w:rFonts w:cs="Arial"/>
        </w:rPr>
        <w:t>natančno tehnologijo del;</w:t>
      </w:r>
    </w:p>
    <w:p w14:paraId="378DEB75" w14:textId="77777777" w:rsidR="00C62A91" w:rsidRPr="00C62A91" w:rsidRDefault="00C62A91" w:rsidP="00C62A91">
      <w:pPr>
        <w:numPr>
          <w:ilvl w:val="0"/>
          <w:numId w:val="19"/>
        </w:numPr>
        <w:ind w:right="-2"/>
        <w:rPr>
          <w:rFonts w:cs="Arial"/>
        </w:rPr>
      </w:pPr>
      <w:r w:rsidRPr="00C62A91">
        <w:rPr>
          <w:rFonts w:cs="Arial"/>
        </w:rPr>
        <w:t>program kontrole in zagotavljanja kakovosti izvedenih del;</w:t>
      </w:r>
    </w:p>
    <w:p w14:paraId="5A8EB9EC" w14:textId="77777777" w:rsidR="00C62A91" w:rsidRPr="00C62A91" w:rsidRDefault="00C62A91" w:rsidP="00C62A91">
      <w:pPr>
        <w:numPr>
          <w:ilvl w:val="0"/>
          <w:numId w:val="19"/>
        </w:numPr>
        <w:ind w:right="-2"/>
        <w:rPr>
          <w:rFonts w:cs="Arial"/>
        </w:rPr>
      </w:pPr>
      <w:r w:rsidRPr="00C62A91">
        <w:rPr>
          <w:rFonts w:cs="Arial"/>
        </w:rPr>
        <w:t>program testiranj;</w:t>
      </w:r>
    </w:p>
    <w:p w14:paraId="1D9B4C3A" w14:textId="3DBF533F" w:rsidR="00E8709C" w:rsidRDefault="00C62A91" w:rsidP="00E8709C">
      <w:pPr>
        <w:numPr>
          <w:ilvl w:val="0"/>
          <w:numId w:val="19"/>
        </w:numPr>
        <w:ind w:right="-2"/>
        <w:rPr>
          <w:rFonts w:cs="Arial"/>
        </w:rPr>
      </w:pPr>
      <w:r w:rsidRPr="00C62A91">
        <w:rPr>
          <w:rFonts w:cs="Arial"/>
        </w:rPr>
        <w:t>imenovanj</w:t>
      </w:r>
      <w:r w:rsidR="00E8709C">
        <w:rPr>
          <w:rFonts w:cs="Arial"/>
        </w:rPr>
        <w:t>e</w:t>
      </w:r>
      <w:r w:rsidRPr="00C62A91">
        <w:rPr>
          <w:rFonts w:cs="Arial"/>
        </w:rPr>
        <w:t xml:space="preserve"> odgovornih oseb gradnje (vodja gradnje, vodje del) za dela, ki jih je prevzel s to pogodbo in v skladu z aktualno gradbeno zakonodajo;</w:t>
      </w:r>
    </w:p>
    <w:p w14:paraId="1BC93639" w14:textId="56A47EB3" w:rsidR="00E8709C" w:rsidRPr="0054256D" w:rsidRDefault="00E8709C" w:rsidP="0054256D">
      <w:pPr>
        <w:numPr>
          <w:ilvl w:val="0"/>
          <w:numId w:val="19"/>
        </w:numPr>
        <w:ind w:right="-2"/>
        <w:rPr>
          <w:rFonts w:cs="Arial"/>
        </w:rPr>
      </w:pPr>
      <w:r>
        <w:rPr>
          <w:rFonts w:cs="Arial"/>
        </w:rPr>
        <w:t>nominirani vodja gradnje</w:t>
      </w:r>
      <w:r w:rsidRPr="00E8709C">
        <w:rPr>
          <w:rFonts w:cs="Arial"/>
        </w:rPr>
        <w:t xml:space="preserve"> je poimensko nominiran v ponudbi izvajalca, in sicer v obrazcu OBR – 2.11, ki je priloga </w:t>
      </w:r>
      <w:r>
        <w:rPr>
          <w:rFonts w:cs="Arial"/>
        </w:rPr>
        <w:t>te pogodbe</w:t>
      </w:r>
      <w:r w:rsidRPr="00E8709C">
        <w:rPr>
          <w:rFonts w:cs="Arial"/>
        </w:rPr>
        <w:t xml:space="preserve">. Izvajalec mora </w:t>
      </w:r>
      <w:r>
        <w:rPr>
          <w:rFonts w:cs="Arial"/>
        </w:rPr>
        <w:t>dela po tej pogodbi</w:t>
      </w:r>
      <w:r w:rsidRPr="00E8709C">
        <w:rPr>
          <w:rFonts w:cs="Arial"/>
        </w:rPr>
        <w:t xml:space="preserve">, izvajati </w:t>
      </w:r>
      <w:r>
        <w:rPr>
          <w:rFonts w:cs="Arial"/>
        </w:rPr>
        <w:t>z vodjo gradnje</w:t>
      </w:r>
      <w:r w:rsidRPr="00E8709C">
        <w:rPr>
          <w:rFonts w:cs="Arial"/>
        </w:rPr>
        <w:t xml:space="preserve">, ki je poimensko naveden v obrazcu OBR – 2.11. Izvajalec lahko </w:t>
      </w:r>
      <w:r>
        <w:rPr>
          <w:rFonts w:cs="Arial"/>
        </w:rPr>
        <w:t>vodjo gradnje</w:t>
      </w:r>
      <w:r w:rsidRPr="00E8709C">
        <w:rPr>
          <w:rFonts w:cs="Arial"/>
        </w:rPr>
        <w:t xml:space="preserve"> zamenja ali doda </w:t>
      </w:r>
      <w:r>
        <w:rPr>
          <w:rFonts w:cs="Arial"/>
        </w:rPr>
        <w:t>novega</w:t>
      </w:r>
      <w:r w:rsidRPr="00E8709C">
        <w:rPr>
          <w:rFonts w:cs="Arial"/>
        </w:rPr>
        <w:t xml:space="preserve"> le s predhodnim pisnim soglasjem naročnika. Nov </w:t>
      </w:r>
      <w:r>
        <w:rPr>
          <w:rFonts w:cs="Arial"/>
        </w:rPr>
        <w:t xml:space="preserve">vodja gradnje </w:t>
      </w:r>
      <w:r w:rsidRPr="00E8709C">
        <w:rPr>
          <w:rFonts w:cs="Arial"/>
        </w:rPr>
        <w:t xml:space="preserve">mora izpolnjevati vse zahteve v zvezi s kadrovsko sposobnostjo </w:t>
      </w:r>
      <w:r>
        <w:rPr>
          <w:rFonts w:cs="Arial"/>
        </w:rPr>
        <w:t xml:space="preserve">– vodja gradnje </w:t>
      </w:r>
      <w:r w:rsidRPr="00E8709C">
        <w:rPr>
          <w:rFonts w:cs="Arial"/>
        </w:rPr>
        <w:t xml:space="preserve">iz razpisne dokumentacije. V primeru, da je zamenjan </w:t>
      </w:r>
      <w:r>
        <w:rPr>
          <w:rFonts w:cs="Arial"/>
        </w:rPr>
        <w:t>vodja gradnje</w:t>
      </w:r>
      <w:r w:rsidRPr="00E8709C">
        <w:rPr>
          <w:rFonts w:cs="Arial"/>
        </w:rPr>
        <w:t xml:space="preserve"> izpolnjeval tudi pogoje, vezane na reference </w:t>
      </w:r>
      <w:r>
        <w:rPr>
          <w:rFonts w:cs="Arial"/>
        </w:rPr>
        <w:t>vodje gradnje</w:t>
      </w:r>
      <w:r w:rsidRPr="00E8709C">
        <w:rPr>
          <w:rFonts w:cs="Arial"/>
        </w:rPr>
        <w:t xml:space="preserve"> iz razpisne dokumentacije, mora nov </w:t>
      </w:r>
      <w:r>
        <w:rPr>
          <w:rFonts w:cs="Arial"/>
        </w:rPr>
        <w:t>vodja gradnje</w:t>
      </w:r>
      <w:r w:rsidRPr="00E8709C">
        <w:rPr>
          <w:rFonts w:cs="Arial"/>
        </w:rPr>
        <w:t xml:space="preserve"> izpolnjevati tudi te pogoje. Ob vsakem predlogu menjave oz. imenovanja dodatnega </w:t>
      </w:r>
      <w:r w:rsidR="0054256D">
        <w:rPr>
          <w:rFonts w:cs="Arial"/>
        </w:rPr>
        <w:t xml:space="preserve">vodja gradnje </w:t>
      </w:r>
      <w:r w:rsidRPr="00E8709C">
        <w:rPr>
          <w:rFonts w:cs="Arial"/>
        </w:rPr>
        <w:t>mora izvajalec naročniku predložiti dokumente, ki so bili skladno z r</w:t>
      </w:r>
      <w:r w:rsidR="0054256D">
        <w:rPr>
          <w:rFonts w:cs="Arial"/>
        </w:rPr>
        <w:t>azpisno dokumentacijo zahtevani;</w:t>
      </w:r>
      <w:r w:rsidRPr="00E8709C">
        <w:rPr>
          <w:rFonts w:cs="Arial"/>
        </w:rPr>
        <w:t xml:space="preserve"> </w:t>
      </w:r>
    </w:p>
    <w:p w14:paraId="0568F2A7" w14:textId="6B240C0A" w:rsidR="00E8709C" w:rsidRPr="00E8709C" w:rsidRDefault="0054256D" w:rsidP="00E8709C">
      <w:pPr>
        <w:numPr>
          <w:ilvl w:val="0"/>
          <w:numId w:val="19"/>
        </w:numPr>
        <w:ind w:right="-2"/>
        <w:rPr>
          <w:rFonts w:cs="Arial"/>
        </w:rPr>
      </w:pPr>
      <w:r>
        <w:rPr>
          <w:rFonts w:cs="Arial"/>
        </w:rPr>
        <w:t>z</w:t>
      </w:r>
      <w:r w:rsidR="00E8709C" w:rsidRPr="00E8709C">
        <w:rPr>
          <w:rFonts w:cs="Arial"/>
        </w:rPr>
        <w:t xml:space="preserve">aradi objektov, ki jih ima v lasti naročnik in ki so eksplozijsko ogroženi, mora imeti </w:t>
      </w:r>
      <w:r>
        <w:rPr>
          <w:rFonts w:cs="Arial"/>
        </w:rPr>
        <w:t>vodja gradnje</w:t>
      </w:r>
      <w:r w:rsidR="00E8709C" w:rsidRPr="00E8709C">
        <w:rPr>
          <w:rFonts w:cs="Arial"/>
        </w:rPr>
        <w:t xml:space="preserve">, ves čas trajanja okvirnega sporazuma in skladno s 45. členom Pravilnika o </w:t>
      </w:r>
      <w:proofErr w:type="spellStart"/>
      <w:r w:rsidR="00E8709C" w:rsidRPr="00E8709C">
        <w:rPr>
          <w:rFonts w:cs="Arial"/>
        </w:rPr>
        <w:t>protieksplozijski</w:t>
      </w:r>
      <w:proofErr w:type="spellEnd"/>
      <w:r w:rsidR="00E8709C" w:rsidRPr="00E8709C">
        <w:rPr>
          <w:rFonts w:cs="Arial"/>
        </w:rPr>
        <w:t xml:space="preserve"> zaščiti (Ur. l. RS 41/2016), pridobljen dokument o usposabljanju s področja </w:t>
      </w:r>
      <w:proofErr w:type="spellStart"/>
      <w:r w:rsidR="00E8709C" w:rsidRPr="00E8709C">
        <w:rPr>
          <w:rFonts w:cs="Arial"/>
        </w:rPr>
        <w:t>protieksplozijske</w:t>
      </w:r>
      <w:proofErr w:type="spellEnd"/>
      <w:r w:rsidR="00E8709C" w:rsidRPr="00E8709C">
        <w:rPr>
          <w:rFonts w:cs="Arial"/>
        </w:rPr>
        <w:t xml:space="preserve"> zaščite. Čas med posameznim preverjanjem usposobljenosti ne sme biti daljši od dveh let.</w:t>
      </w:r>
    </w:p>
    <w:p w14:paraId="28155FCB" w14:textId="77777777" w:rsidR="00C62A91" w:rsidRPr="00C62A91" w:rsidRDefault="00C62A91" w:rsidP="00C62A91">
      <w:pPr>
        <w:numPr>
          <w:ilvl w:val="0"/>
          <w:numId w:val="9"/>
        </w:numPr>
        <w:tabs>
          <w:tab w:val="clear" w:pos="702"/>
          <w:tab w:val="num" w:pos="284"/>
        </w:tabs>
        <w:overflowPunct w:val="0"/>
        <w:autoSpaceDE w:val="0"/>
        <w:autoSpaceDN w:val="0"/>
        <w:adjustRightInd w:val="0"/>
        <w:ind w:left="284" w:right="-2" w:hanging="284"/>
        <w:textAlignment w:val="baseline"/>
        <w:rPr>
          <w:rFonts w:cs="Arial"/>
          <w:strike/>
        </w:rPr>
      </w:pPr>
      <w:r w:rsidRPr="00C62A91">
        <w:rPr>
          <w:rFonts w:cs="Arial"/>
        </w:rPr>
        <w:t>dela izvajati strokovno, vestno, kvalitetno ter v skladu z veljavnimi tehničnimi predpisi, standardi, gradbenimi normativi, pravili stroke in dobrimi praksami solidnega izvajalca tako, da bosta zagotovljeni varnost in funkcionalnost gradnje;</w:t>
      </w:r>
    </w:p>
    <w:p w14:paraId="5708BE3E" w14:textId="77777777" w:rsidR="00C62A91" w:rsidRPr="00C62A91" w:rsidRDefault="00C62A91" w:rsidP="00C62A91">
      <w:pPr>
        <w:numPr>
          <w:ilvl w:val="0"/>
          <w:numId w:val="10"/>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v času izvajanja del ažurno voditi gradbeni dnevnik in knjigo obračunskih izmer;</w:t>
      </w:r>
    </w:p>
    <w:p w14:paraId="05774604" w14:textId="77777777" w:rsidR="00C62A91" w:rsidRPr="00C62A91" w:rsidRDefault="00C62A91" w:rsidP="00C62A91">
      <w:pPr>
        <w:numPr>
          <w:ilvl w:val="0"/>
          <w:numId w:val="10"/>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na gradbišču imeti vso zakonsko predpisano dokumentacijo za potrebe inšpekcijskih in drugih nadzornih služb;</w:t>
      </w:r>
    </w:p>
    <w:p w14:paraId="4BC5B3BC" w14:textId="77777777" w:rsidR="00C62A91" w:rsidRPr="00C62A91" w:rsidRDefault="00C62A91" w:rsidP="00C62A91">
      <w:pPr>
        <w:numPr>
          <w:ilvl w:val="0"/>
          <w:numId w:val="10"/>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 xml:space="preserve">na gradbišču sprotno urejati dokumentacijo gradnje (spremembe PGD in PZI projektne dokumentacije – »rdeča kopija«, ateste, izjave, certifikate, dokazila o izvedenih preizkusih in meritvah, ki se nanašajo na vgrajene materiale, naprave in opremo, potrdila o odvozu odpadkov na urejeno deponijo oz. evidenčne liste o ravnanju z odpadki, ipd.), ki je kot taka </w:t>
      </w:r>
      <w:r w:rsidRPr="00C62A91">
        <w:rPr>
          <w:rFonts w:cs="Arial"/>
        </w:rPr>
        <w:lastRenderedPageBreak/>
        <w:t>potem ves čas na voljo inšpekcijskim organom, pooblaščenemu strokovnemu nadzoru naročnika in predstavniku naročnika;</w:t>
      </w:r>
    </w:p>
    <w:p w14:paraId="7A8D1A8B" w14:textId="77777777" w:rsidR="00C62A91" w:rsidRPr="00C62A91" w:rsidRDefault="00C62A91" w:rsidP="00C62A91">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dela izvajati tako, da ne bo moteno obratovanje skladišča;</w:t>
      </w:r>
    </w:p>
    <w:p w14:paraId="1240523E" w14:textId="77777777" w:rsidR="00C62A91" w:rsidRPr="00C62A91" w:rsidRDefault="00C62A91" w:rsidP="00C62A91">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naročniku pojasnjevati vse morebitne nejasnosti glede izvajanja del;</w:t>
      </w:r>
    </w:p>
    <w:p w14:paraId="489FBEDC" w14:textId="77777777" w:rsidR="00C62A91" w:rsidRPr="00C62A91" w:rsidRDefault="00C62A91" w:rsidP="00C62A91">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sodelovati z naročnikom z namenom, da se prevzeti obseg del izvrši kvalitetno in pravočasno;</w:t>
      </w:r>
    </w:p>
    <w:p w14:paraId="3369C973" w14:textId="77777777" w:rsidR="00C62A91" w:rsidRPr="00C62A91" w:rsidRDefault="00C62A91" w:rsidP="00C62A91">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upoštevati naročnikove ekonomske in tehnične pogoje ter dela izvrševati gospodarno in v korist naročnika;</w:t>
      </w:r>
    </w:p>
    <w:p w14:paraId="7C621E36" w14:textId="77777777" w:rsidR="00C62A91" w:rsidRPr="00C62A91" w:rsidRDefault="00C62A91" w:rsidP="00C62A91">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upoštevati strokovne ocene in pripombe pooblaščenega strokovnega nadzora naročnika glede kvalitete izvedenih del;</w:t>
      </w:r>
    </w:p>
    <w:p w14:paraId="5B2DEADC" w14:textId="77777777" w:rsidR="00C62A91" w:rsidRPr="00C62A91" w:rsidRDefault="00C62A91" w:rsidP="00C62A91">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med izvajanjem del sproti odpravljati nepravilnosti oz. neskladja z razpisnimi zahtevami;</w:t>
      </w:r>
    </w:p>
    <w:p w14:paraId="0B97F3D5" w14:textId="77777777" w:rsidR="00C62A91" w:rsidRPr="00C62A91" w:rsidRDefault="00C62A91" w:rsidP="00C62A91">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izvršiti vse morebitne dopolnitve, popravila  in spremembe v obsegu del, če je ugotovljeno, da je pomanjkljivo opravil prevzeta dela;</w:t>
      </w:r>
    </w:p>
    <w:p w14:paraId="5F71FA29" w14:textId="77777777" w:rsidR="00C62A91" w:rsidRPr="00C62A91" w:rsidRDefault="00C62A91" w:rsidP="00C62A91">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za vsak predlog sprememb pri izvajanju del dokumentirati in zanje pridobiti predhodno soglasje pooblaščenega strokovnega nadzora naročnika/projektantskega nadzora in predstavnika naročnika;</w:t>
      </w:r>
    </w:p>
    <w:p w14:paraId="3296D12F" w14:textId="77777777" w:rsidR="00C62A91" w:rsidRPr="00C62A91" w:rsidRDefault="00C62A91" w:rsidP="00C62A91">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sprotno pisno obveščati pooblaščeni strokovni nadzor naročnika in predstavnika naročnika o vseh spremembah in novo nastalih situacijah, ki bi utegnile vplivati na izvedbo del;</w:t>
      </w:r>
    </w:p>
    <w:p w14:paraId="5EE3CD31" w14:textId="77777777" w:rsidR="00C62A91" w:rsidRPr="00C62A91" w:rsidRDefault="00C62A91" w:rsidP="00C62A91">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 xml:space="preserve">vsa odstranjena osnovna sredstva odpeljati na svoje stroške na to registrirane deponije, naročniku pa predložiti natančna potrdila o prevzemu z natančno specifikacijo; </w:t>
      </w:r>
    </w:p>
    <w:p w14:paraId="6443B7D3" w14:textId="77777777" w:rsidR="00C62A91" w:rsidRPr="00C62A91" w:rsidRDefault="00C62A91" w:rsidP="00C62A91">
      <w:pPr>
        <w:numPr>
          <w:ilvl w:val="0"/>
          <w:numId w:val="9"/>
        </w:numPr>
        <w:tabs>
          <w:tab w:val="clear" w:pos="702"/>
          <w:tab w:val="num" w:pos="284"/>
        </w:tabs>
        <w:overflowPunct w:val="0"/>
        <w:autoSpaceDE w:val="0"/>
        <w:autoSpaceDN w:val="0"/>
        <w:adjustRightInd w:val="0"/>
        <w:ind w:left="284" w:right="-2" w:hanging="284"/>
        <w:textAlignment w:val="baseline"/>
        <w:rPr>
          <w:rFonts w:cs="Arial"/>
          <w:bCs/>
        </w:rPr>
      </w:pPr>
      <w:r w:rsidRPr="00C62A91">
        <w:rPr>
          <w:rFonts w:cs="Arial"/>
        </w:rPr>
        <w:t xml:space="preserve">da bo vsa dela </w:t>
      </w:r>
      <w:r w:rsidRPr="00C62A91">
        <w:rPr>
          <w:rFonts w:cs="Arial"/>
          <w:bCs/>
        </w:rPr>
        <w:t>izvajal gospodarno in v korist naročnika, strokovno pravilno in vestno, v skladu s pravili stroke, zahtevami in priporočili proizvajalci gradbenih proizvodov, v skladu s splošno veljavnimi in v pogodbeni dokumentaciji izrecno navedenimi tehničnimi predpisi in standardi;</w:t>
      </w:r>
    </w:p>
    <w:p w14:paraId="14F0107E" w14:textId="77777777" w:rsidR="00C62A91" w:rsidRPr="00C62A91" w:rsidRDefault="00C62A91" w:rsidP="00C62A91">
      <w:pPr>
        <w:numPr>
          <w:ilvl w:val="0"/>
          <w:numId w:val="9"/>
        </w:numPr>
        <w:tabs>
          <w:tab w:val="clear" w:pos="702"/>
          <w:tab w:val="num" w:pos="284"/>
        </w:tabs>
        <w:overflowPunct w:val="0"/>
        <w:autoSpaceDE w:val="0"/>
        <w:autoSpaceDN w:val="0"/>
        <w:adjustRightInd w:val="0"/>
        <w:ind w:left="284" w:right="-2" w:hanging="284"/>
        <w:textAlignment w:val="baseline"/>
        <w:rPr>
          <w:rFonts w:cs="Arial"/>
          <w:bCs/>
        </w:rPr>
      </w:pPr>
      <w:r w:rsidRPr="00C62A91">
        <w:rPr>
          <w:rFonts w:cs="Arial"/>
          <w:bCs/>
        </w:rPr>
        <w:t>da bo vgrajeval samo takšne gradbene proizvode, za katere je predhodno naročniku predložil CE izjave o lastnostih oz. listine, kot jih določa gradbena zakonodaja, kadar ne gre za harmonizirane proizvode;</w:t>
      </w:r>
    </w:p>
    <w:p w14:paraId="58B56865" w14:textId="77777777" w:rsidR="00C62A91" w:rsidRPr="00C62A91" w:rsidRDefault="00C62A91" w:rsidP="00C62A91">
      <w:pPr>
        <w:numPr>
          <w:ilvl w:val="0"/>
          <w:numId w:val="9"/>
        </w:numPr>
        <w:tabs>
          <w:tab w:val="clear" w:pos="702"/>
          <w:tab w:val="num" w:pos="284"/>
        </w:tabs>
        <w:overflowPunct w:val="0"/>
        <w:autoSpaceDE w:val="0"/>
        <w:autoSpaceDN w:val="0"/>
        <w:adjustRightInd w:val="0"/>
        <w:ind w:left="284" w:right="-2" w:hanging="284"/>
        <w:textAlignment w:val="baseline"/>
        <w:rPr>
          <w:rFonts w:cs="Arial"/>
          <w:bCs/>
        </w:rPr>
      </w:pPr>
      <w:r w:rsidRPr="00C62A91">
        <w:rPr>
          <w:rFonts w:cs="Arial"/>
          <w:bCs/>
        </w:rPr>
        <w:t>da bo uporabljal samo sistemske rešitve dobaviteljev gradbenih proizvodov in vgrajeval samo sistemske komponente v izbrane sisteme;</w:t>
      </w:r>
    </w:p>
    <w:p w14:paraId="4272D47E" w14:textId="77777777" w:rsidR="00C62A91" w:rsidRPr="00C62A91" w:rsidRDefault="00C62A91" w:rsidP="00C62A91">
      <w:pPr>
        <w:numPr>
          <w:ilvl w:val="0"/>
          <w:numId w:val="9"/>
        </w:numPr>
        <w:tabs>
          <w:tab w:val="clear" w:pos="702"/>
          <w:tab w:val="num" w:pos="284"/>
        </w:tabs>
        <w:overflowPunct w:val="0"/>
        <w:autoSpaceDE w:val="0"/>
        <w:autoSpaceDN w:val="0"/>
        <w:adjustRightInd w:val="0"/>
        <w:ind w:left="284" w:right="-2" w:hanging="284"/>
        <w:textAlignment w:val="baseline"/>
        <w:rPr>
          <w:rFonts w:cs="Arial"/>
          <w:bCs/>
        </w:rPr>
      </w:pPr>
      <w:r w:rsidRPr="00C62A91">
        <w:rPr>
          <w:rFonts w:cs="Arial"/>
          <w:bCs/>
        </w:rPr>
        <w:t xml:space="preserve">da bo na predpisan način in pravočasno predložil zahtevano dokumentacijo in pripravil ustrezne vzorce za vse vgrajene materiale (tudi podizvajalcev); </w:t>
      </w:r>
    </w:p>
    <w:p w14:paraId="4A4EAB88" w14:textId="77777777" w:rsidR="00C62A91" w:rsidRPr="00C62A91" w:rsidRDefault="00C62A91" w:rsidP="00C62A91">
      <w:pPr>
        <w:numPr>
          <w:ilvl w:val="0"/>
          <w:numId w:val="9"/>
        </w:numPr>
        <w:tabs>
          <w:tab w:val="clear" w:pos="702"/>
          <w:tab w:val="num" w:pos="284"/>
        </w:tabs>
        <w:overflowPunct w:val="0"/>
        <w:autoSpaceDE w:val="0"/>
        <w:autoSpaceDN w:val="0"/>
        <w:adjustRightInd w:val="0"/>
        <w:ind w:left="284" w:right="-2" w:hanging="284"/>
        <w:textAlignment w:val="baseline"/>
        <w:rPr>
          <w:rFonts w:cs="Arial"/>
          <w:bCs/>
        </w:rPr>
      </w:pPr>
      <w:r w:rsidRPr="00C62A91">
        <w:t>da v primeru neupoštevanja navodil nadzornika ali koordinatorja za varnost in zdravje ter v primerih nevestnega ravnanja na zahtevo upravnika z gradbišča takoj odstrani svojega zaposlenega ali zaposlenega svojih podizvajalcev;</w:t>
      </w:r>
    </w:p>
    <w:p w14:paraId="47175E5E" w14:textId="77777777" w:rsidR="00C62A91" w:rsidRPr="00C62A91" w:rsidRDefault="00C62A91" w:rsidP="00C62A91">
      <w:pPr>
        <w:numPr>
          <w:ilvl w:val="0"/>
          <w:numId w:val="9"/>
        </w:numPr>
        <w:tabs>
          <w:tab w:val="clear" w:pos="702"/>
          <w:tab w:val="num" w:pos="284"/>
        </w:tabs>
        <w:overflowPunct w:val="0"/>
        <w:autoSpaceDE w:val="0"/>
        <w:autoSpaceDN w:val="0"/>
        <w:adjustRightInd w:val="0"/>
        <w:ind w:left="284" w:right="-2" w:hanging="284"/>
        <w:textAlignment w:val="baseline"/>
        <w:rPr>
          <w:rFonts w:cs="Arial"/>
          <w:bCs/>
        </w:rPr>
      </w:pPr>
      <w:r w:rsidRPr="00C62A91">
        <w:t>zagotoviti stalno prisotnost delovodje na delovišču za ves čas izvajanja del in prisotnost osebe, ki za odgovarja za izpolnjevanje zahtev in ukrepov glede varnosti in zdravja pri delu;</w:t>
      </w:r>
    </w:p>
    <w:p w14:paraId="668C0D72" w14:textId="77777777" w:rsidR="00C62A91" w:rsidRPr="00C62A91" w:rsidRDefault="00C62A91" w:rsidP="00C62A91">
      <w:pPr>
        <w:numPr>
          <w:ilvl w:val="0"/>
          <w:numId w:val="9"/>
        </w:numPr>
        <w:tabs>
          <w:tab w:val="clear" w:pos="702"/>
          <w:tab w:val="num" w:pos="284"/>
        </w:tabs>
        <w:overflowPunct w:val="0"/>
        <w:autoSpaceDE w:val="0"/>
        <w:autoSpaceDN w:val="0"/>
        <w:adjustRightInd w:val="0"/>
        <w:ind w:left="284" w:right="-2" w:hanging="284"/>
        <w:textAlignment w:val="baseline"/>
        <w:rPr>
          <w:rFonts w:cs="Arial"/>
          <w:bCs/>
        </w:rPr>
      </w:pPr>
      <w:r w:rsidRPr="00C62A91">
        <w:t>zagotoviti prisotnost odgovorne vodje gradnje najmanj 2x na teden in rednih tedenskih koordinacijah.</w:t>
      </w:r>
    </w:p>
    <w:p w14:paraId="25ECAB54" w14:textId="77777777" w:rsidR="00C62A91" w:rsidRPr="00C62A91" w:rsidRDefault="00C62A91" w:rsidP="00C62A91">
      <w:pPr>
        <w:ind w:right="-2"/>
        <w:rPr>
          <w:rFonts w:cs="Arial"/>
          <w:b/>
          <w:bCs/>
        </w:rPr>
      </w:pPr>
    </w:p>
    <w:p w14:paraId="037571FD" w14:textId="77777777" w:rsidR="00C62A91" w:rsidRPr="00C62A91" w:rsidRDefault="00C62A91" w:rsidP="00C62A91">
      <w:pPr>
        <w:overflowPunct w:val="0"/>
        <w:autoSpaceDE w:val="0"/>
        <w:autoSpaceDN w:val="0"/>
        <w:adjustRightInd w:val="0"/>
        <w:ind w:right="-2"/>
        <w:textAlignment w:val="baseline"/>
      </w:pPr>
      <w:r w:rsidRPr="00C62A91">
        <w:t>Vse v tem členu naštete obveznosti izvajalca so zajete tudi v pogodbeni ceni.</w:t>
      </w:r>
    </w:p>
    <w:p w14:paraId="4BA29A6D" w14:textId="77777777" w:rsidR="00C62A91" w:rsidRPr="00C62A91" w:rsidRDefault="00C62A91" w:rsidP="00C62A91">
      <w:pPr>
        <w:overflowPunct w:val="0"/>
        <w:autoSpaceDE w:val="0"/>
        <w:autoSpaceDN w:val="0"/>
        <w:adjustRightInd w:val="0"/>
        <w:ind w:right="-2"/>
        <w:textAlignment w:val="baseline"/>
        <w:rPr>
          <w:rFonts w:cs="Arial"/>
        </w:rPr>
      </w:pPr>
    </w:p>
    <w:p w14:paraId="380B252F" w14:textId="77777777" w:rsidR="00C62A91" w:rsidRPr="00C62A91" w:rsidRDefault="00C62A91" w:rsidP="00C62A91">
      <w:pPr>
        <w:keepNext/>
        <w:spacing w:before="240" w:after="60"/>
        <w:outlineLvl w:val="0"/>
        <w:rPr>
          <w:b/>
          <w:bCs/>
          <w:kern w:val="32"/>
          <w:sz w:val="24"/>
          <w:szCs w:val="24"/>
        </w:rPr>
      </w:pPr>
      <w:bookmarkStart w:id="32" w:name="_Toc94873896"/>
      <w:bookmarkStart w:id="33" w:name="_Toc127281859"/>
      <w:r w:rsidRPr="00C62A91">
        <w:rPr>
          <w:b/>
          <w:bCs/>
          <w:kern w:val="32"/>
          <w:sz w:val="24"/>
          <w:szCs w:val="24"/>
        </w:rPr>
        <w:t>KRŠITVE POGODBENIH DOLOČIL</w:t>
      </w:r>
      <w:bookmarkEnd w:id="32"/>
      <w:bookmarkEnd w:id="33"/>
    </w:p>
    <w:p w14:paraId="1E9E50E5" w14:textId="77777777" w:rsidR="00C62A91" w:rsidRPr="00C62A91" w:rsidRDefault="00C62A91" w:rsidP="00C62A91"/>
    <w:p w14:paraId="3A922C58"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4BC0CEE" w14:textId="77777777" w:rsidR="00C62A91" w:rsidRPr="00C62A91" w:rsidRDefault="00C62A91" w:rsidP="00C62A91">
      <w:pPr>
        <w:rPr>
          <w:rFonts w:cs="Arial"/>
          <w:lang w:val="x-none" w:eastAsia="x-none"/>
        </w:rPr>
      </w:pPr>
      <w:r w:rsidRPr="00C62A91">
        <w:rPr>
          <w:rFonts w:cs="Arial"/>
          <w:lang w:val="x-none" w:eastAsia="x-none"/>
        </w:rPr>
        <w:t>V primeru, da:</w:t>
      </w:r>
    </w:p>
    <w:p w14:paraId="0D48BB97" w14:textId="77777777" w:rsidR="00C62A91" w:rsidRPr="00C62A91" w:rsidRDefault="00C62A91" w:rsidP="00C62A91">
      <w:pPr>
        <w:numPr>
          <w:ilvl w:val="0"/>
          <w:numId w:val="27"/>
        </w:numPr>
      </w:pPr>
      <w:r w:rsidRPr="00C62A91">
        <w:t>izvajalec v predpisanem roku naročniku ne predloži finančnega zavarovanja za dobro izvedbo del;</w:t>
      </w:r>
    </w:p>
    <w:p w14:paraId="3A513B04" w14:textId="77777777" w:rsidR="00C62A91" w:rsidRPr="00C62A91" w:rsidRDefault="00C62A91" w:rsidP="00C62A91">
      <w:pPr>
        <w:numPr>
          <w:ilvl w:val="0"/>
          <w:numId w:val="27"/>
        </w:numPr>
      </w:pPr>
      <w:r w:rsidRPr="00C62A91">
        <w:rPr>
          <w:rFonts w:cs="Arial"/>
        </w:rPr>
        <w:t>izvajalec</w:t>
      </w:r>
      <w:r w:rsidRPr="00C62A91">
        <w:t xml:space="preserve"> po dveh pisnih pozivih naročnika ne predloži predpisane dokumentacije izvajalca, ki je pogoj za uvedbo izvajalca v delo;</w:t>
      </w:r>
    </w:p>
    <w:p w14:paraId="5951D3E8" w14:textId="77777777" w:rsidR="00C62A91" w:rsidRPr="00C62A91" w:rsidRDefault="00C62A91" w:rsidP="00C62A91">
      <w:pPr>
        <w:numPr>
          <w:ilvl w:val="0"/>
          <w:numId w:val="27"/>
        </w:numPr>
      </w:pPr>
      <w:r w:rsidRPr="00C62A91">
        <w:rPr>
          <w:rFonts w:cs="Arial"/>
        </w:rPr>
        <w:t>izvajalec</w:t>
      </w:r>
      <w:r w:rsidRPr="00C62A91">
        <w:t xml:space="preserve"> po dveh pisnih pozivih naročnika ne pristopi k uvedbi izvajalca v delo;</w:t>
      </w:r>
    </w:p>
    <w:p w14:paraId="333B41C0" w14:textId="77777777" w:rsidR="00C62A91" w:rsidRPr="00C62A91" w:rsidRDefault="00C62A91" w:rsidP="00C62A91">
      <w:pPr>
        <w:numPr>
          <w:ilvl w:val="0"/>
          <w:numId w:val="27"/>
        </w:numPr>
      </w:pPr>
      <w:r w:rsidRPr="00C62A91">
        <w:rPr>
          <w:rFonts w:cs="Arial"/>
        </w:rPr>
        <w:t>izvajalec</w:t>
      </w:r>
      <w:r w:rsidRPr="00C62A91">
        <w:t xml:space="preserve"> v normalnem roku glede na obseg pogodbenih del in pogodbeni rok izvedbe, niti na pisni poziv naročnika ne pristopi k izvedbi del;</w:t>
      </w:r>
    </w:p>
    <w:p w14:paraId="03562DC2" w14:textId="77777777" w:rsidR="00C62A91" w:rsidRPr="00C62A91" w:rsidRDefault="00C62A91" w:rsidP="00C62A91">
      <w:pPr>
        <w:numPr>
          <w:ilvl w:val="0"/>
          <w:numId w:val="27"/>
        </w:numPr>
      </w:pPr>
      <w:r w:rsidRPr="00C62A91">
        <w:rPr>
          <w:rFonts w:cs="Arial"/>
        </w:rPr>
        <w:lastRenderedPageBreak/>
        <w:t>se izvajalec</w:t>
      </w:r>
      <w:r w:rsidRPr="00C62A91">
        <w:t xml:space="preserve"> ne udeležuje koordinacijskih sestankov in ne izpolnjuje dogovorov teh sestankov, čeprav je bil s strani naročnika na to kršitev predhodno že opozorjen;</w:t>
      </w:r>
    </w:p>
    <w:p w14:paraId="1C261823" w14:textId="77777777" w:rsidR="00C62A91" w:rsidRPr="00C62A91" w:rsidRDefault="00C62A91" w:rsidP="00C62A91">
      <w:pPr>
        <w:numPr>
          <w:ilvl w:val="0"/>
          <w:numId w:val="27"/>
        </w:numPr>
      </w:pPr>
      <w:r w:rsidRPr="00C62A91">
        <w:t>izvajalec večkrat krši ukrepe zagotavljanja varnosti in zdravja pri delu, protipožarne zaščite, varstva pred eksplozijo, varstva narave;</w:t>
      </w:r>
    </w:p>
    <w:p w14:paraId="7C78B414" w14:textId="77777777" w:rsidR="00C62A91" w:rsidRPr="00C62A91" w:rsidRDefault="00C62A91" w:rsidP="00C62A91">
      <w:pPr>
        <w:numPr>
          <w:ilvl w:val="0"/>
          <w:numId w:val="27"/>
        </w:numPr>
      </w:pPr>
      <w:r w:rsidRPr="00C62A91">
        <w:t>bi izvajalec hudo prekršil ukrepe zagotavljanja varnosti in zdravja pri delu, protipožarne zaščite, varstva pred eksplozijo, varstva narave;</w:t>
      </w:r>
    </w:p>
    <w:p w14:paraId="3DA15A67" w14:textId="77777777" w:rsidR="00C62A91" w:rsidRPr="00C62A91" w:rsidRDefault="00C62A91" w:rsidP="00C62A91">
      <w:pPr>
        <w:numPr>
          <w:ilvl w:val="0"/>
          <w:numId w:val="27"/>
        </w:numPr>
      </w:pPr>
      <w:r w:rsidRPr="00C62A91">
        <w:t>se nad izvajalcem ali enem izmed sodelujočih podjetij uvede postopek stečaja ali likvidacije ali postane plačilno nesposoben in ga preostala sodelujoča podjetja tudi po pozivu naročnika ne nadomestijo z ustreznim novim podjetjem;</w:t>
      </w:r>
    </w:p>
    <w:p w14:paraId="7215F410" w14:textId="77777777" w:rsidR="00C62A91" w:rsidRPr="00C62A91" w:rsidRDefault="00C62A91" w:rsidP="00C62A91">
      <w:pPr>
        <w:numPr>
          <w:ilvl w:val="0"/>
          <w:numId w:val="27"/>
        </w:numPr>
      </w:pPr>
      <w:r w:rsidRPr="00C62A91">
        <w:t>izvajalec ponavljajoče ne upošteva navodil strokovnega nadzora naročnika in predstavnika naročnika;</w:t>
      </w:r>
    </w:p>
    <w:p w14:paraId="4F40F110" w14:textId="77777777" w:rsidR="00C62A91" w:rsidRPr="00C62A91" w:rsidRDefault="00C62A91" w:rsidP="00C62A91">
      <w:pPr>
        <w:numPr>
          <w:ilvl w:val="0"/>
          <w:numId w:val="27"/>
        </w:numPr>
      </w:pPr>
      <w:r w:rsidRPr="00C62A91">
        <w:t>izvajalec neupravičeno prekorači pogodbeni rok izvedbe za pet (5) koledarskih dni;</w:t>
      </w:r>
    </w:p>
    <w:p w14:paraId="096CD858" w14:textId="77777777" w:rsidR="00C62A91" w:rsidRPr="00C62A91" w:rsidRDefault="00C62A91" w:rsidP="00C62A91">
      <w:pPr>
        <w:numPr>
          <w:ilvl w:val="0"/>
          <w:numId w:val="27"/>
        </w:numPr>
      </w:pPr>
      <w:r w:rsidRPr="00C62A91">
        <w:t>izvajalec ne bi dosegal pogodbeno dogovorjene kvalitete in te ne bi dosegel niti v naknadnem roku, ki mu ga določi naročnik;</w:t>
      </w:r>
    </w:p>
    <w:p w14:paraId="2FB4602B" w14:textId="77777777" w:rsidR="00C62A91" w:rsidRPr="00C62A91" w:rsidRDefault="00C62A91" w:rsidP="00C62A91">
      <w:pPr>
        <w:numPr>
          <w:ilvl w:val="0"/>
          <w:numId w:val="27"/>
        </w:numPr>
      </w:pPr>
      <w:r w:rsidRPr="00C62A91">
        <w:t>izvajalec prekine z deli brez pisnega soglasja naročnika;</w:t>
      </w:r>
    </w:p>
    <w:p w14:paraId="35DA0DF0" w14:textId="77777777" w:rsidR="00C62A91" w:rsidRPr="00C62A91" w:rsidRDefault="00C62A91" w:rsidP="00C62A91">
      <w:pPr>
        <w:numPr>
          <w:ilvl w:val="0"/>
          <w:numId w:val="27"/>
        </w:numPr>
      </w:pPr>
      <w:r w:rsidRPr="00C62A91">
        <w:t>izvajalec zamuja s kritičnimi faznimi roki in teh zamud ne bi nadoknadil niti v naknadnem roku, ki mu ga določi naročnik;</w:t>
      </w:r>
    </w:p>
    <w:p w14:paraId="0955927F" w14:textId="2E178146" w:rsidR="00C62A91" w:rsidRPr="00C62A91" w:rsidRDefault="00C62A91" w:rsidP="003A6FC2">
      <w:pPr>
        <w:numPr>
          <w:ilvl w:val="0"/>
          <w:numId w:val="27"/>
        </w:numPr>
      </w:pPr>
      <w:r w:rsidRPr="00C62A91">
        <w:rPr>
          <w:rFonts w:cs="Arial"/>
          <w:color w:val="000000"/>
        </w:rPr>
        <w:t>izvajalec brez soglasja naročnika umakne ali zamenja katerega od sodelujočih podjetij ali ključnih kadrov, ki so bili</w:t>
      </w:r>
      <w:r w:rsidR="003A6FC2">
        <w:rPr>
          <w:rFonts w:cs="Arial"/>
          <w:color w:val="000000"/>
        </w:rPr>
        <w:t xml:space="preserve"> </w:t>
      </w:r>
      <w:r w:rsidRPr="00C62A91">
        <w:rPr>
          <w:rFonts w:cs="Arial"/>
          <w:color w:val="000000"/>
        </w:rPr>
        <w:t>nominirani v postopku oddaje javnega naročila, iz procesa gradnje brez izvedbe ponovne</w:t>
      </w:r>
      <w:r w:rsidR="003A6FC2">
        <w:rPr>
          <w:rFonts w:cs="Arial"/>
          <w:color w:val="000000"/>
        </w:rPr>
        <w:t xml:space="preserve"> </w:t>
      </w:r>
      <w:r w:rsidRPr="00C62A91">
        <w:rPr>
          <w:rFonts w:cs="Arial"/>
          <w:color w:val="000000"/>
        </w:rPr>
        <w:t>nominacije v skladu z določili v Obvezna vsebina</w:t>
      </w:r>
      <w:r w:rsidR="003A6FC2">
        <w:rPr>
          <w:rFonts w:cs="Arial"/>
          <w:color w:val="000000"/>
        </w:rPr>
        <w:t xml:space="preserve"> </w:t>
      </w:r>
      <w:r w:rsidRPr="00C62A91">
        <w:rPr>
          <w:rFonts w:cs="Arial"/>
          <w:color w:val="000000"/>
        </w:rPr>
        <w:t>ponudbene dokumentacije (OBR -</w:t>
      </w:r>
      <w:r w:rsidR="003A6FC2">
        <w:rPr>
          <w:rFonts w:cs="Arial"/>
          <w:color w:val="000000"/>
        </w:rPr>
        <w:t xml:space="preserve"> </w:t>
      </w:r>
      <w:r w:rsidRPr="00C62A91">
        <w:rPr>
          <w:rFonts w:cs="Arial"/>
          <w:color w:val="000000"/>
        </w:rPr>
        <w:t>2.03);</w:t>
      </w:r>
    </w:p>
    <w:p w14:paraId="32E1D19A" w14:textId="77777777" w:rsidR="00C62A91" w:rsidRPr="00C62A91" w:rsidRDefault="00C62A91" w:rsidP="00C62A91">
      <w:pPr>
        <w:numPr>
          <w:ilvl w:val="0"/>
          <w:numId w:val="27"/>
        </w:numPr>
      </w:pPr>
      <w:r w:rsidRPr="00C62A91">
        <w:rPr>
          <w:rFonts w:cs="Arial"/>
          <w:color w:val="000000"/>
        </w:rPr>
        <w:t>se izkaže, da določeno nominirano sodelujoče podjetje za določena dela, za katera je v</w:t>
      </w:r>
      <w:r w:rsidRPr="00C62A91">
        <w:rPr>
          <w:rFonts w:cs="Arial"/>
          <w:color w:val="000000"/>
        </w:rPr>
        <w:br/>
        <w:t>ponudbenem postopku izkazoval izbirne reference, dejansko teh del ne izvaja in jih izvaja</w:t>
      </w:r>
      <w:r w:rsidRPr="00C62A91">
        <w:rPr>
          <w:rFonts w:cs="Arial"/>
          <w:color w:val="000000"/>
        </w:rPr>
        <w:br/>
        <w:t>neko drugo podjetje;</w:t>
      </w:r>
    </w:p>
    <w:p w14:paraId="1C32D504" w14:textId="77777777" w:rsidR="00C62A91" w:rsidRPr="00C62A91" w:rsidRDefault="00C62A91" w:rsidP="00C62A91">
      <w:r w:rsidRPr="00C62A91">
        <w:t xml:space="preserve">lahko naročnik odstopi od te pogodbe brez odpovednega roka in brez stroškov izvajalca, povezanih z odpovedjo te pogodbe. V tem primeru naročnik </w:t>
      </w:r>
      <w:r w:rsidRPr="00C62A91">
        <w:rPr>
          <w:rFonts w:asciiTheme="minorHAnsi" w:hAnsiTheme="minorHAnsi" w:cstheme="minorHAnsi"/>
        </w:rPr>
        <w:t xml:space="preserve">na celoten znesek </w:t>
      </w:r>
      <w:r w:rsidRPr="00C62A91">
        <w:t xml:space="preserve">unovči finančno zavarovanje za dobro izvedbo posla in ga obdrži kot pogodbeno kazen zaradi odstopa od pogodbe, izvajalec pa je dolžan plačati tudi vso škodo, ki jo s svojim ravnanjem povzroči naročniku. </w:t>
      </w:r>
    </w:p>
    <w:p w14:paraId="6522CCA6" w14:textId="77777777" w:rsidR="00C62A91" w:rsidRPr="00C62A91" w:rsidRDefault="00C62A91" w:rsidP="00C62A91"/>
    <w:p w14:paraId="0311E01D"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FCF69E9" w14:textId="6CBEF7A8" w:rsidR="00C62A91" w:rsidRPr="00C62A91" w:rsidRDefault="00C62A91" w:rsidP="00C62A91">
      <w:pPr>
        <w:numPr>
          <w:ilvl w:val="12"/>
          <w:numId w:val="0"/>
        </w:numPr>
      </w:pPr>
      <w:r w:rsidRPr="00C62A91">
        <w:t>V primeru kršitve po zadnji alinei predhodnega člena, bo naročnik zoper izvajalca (za vsa sodelujoča podjetja) sprožil postopek uvrstitve sodelujočih podjetij na seznam ponudnikov z izrečenimi stranskimi sankcijami izločitve iz postopkov javnega naročanja skladno z ZJN-3</w:t>
      </w:r>
      <w:r w:rsidR="00F97DB3">
        <w:t>.</w:t>
      </w:r>
    </w:p>
    <w:p w14:paraId="331F0463" w14:textId="77777777" w:rsidR="00C62A91" w:rsidRPr="00C62A91" w:rsidRDefault="00C62A91" w:rsidP="00C62A91">
      <w:pPr>
        <w:numPr>
          <w:ilvl w:val="12"/>
          <w:numId w:val="0"/>
        </w:numPr>
      </w:pPr>
    </w:p>
    <w:p w14:paraId="47F8144B"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32F6248" w14:textId="77777777" w:rsidR="00C62A91" w:rsidRPr="00C62A91" w:rsidRDefault="00C62A91" w:rsidP="00C62A91">
      <w:pPr>
        <w:numPr>
          <w:ilvl w:val="12"/>
          <w:numId w:val="0"/>
        </w:numPr>
      </w:pPr>
      <w:r w:rsidRPr="00C62A91">
        <w:t>V primeru, da izvajalec ne poravna nastale škode, je naročnik upravičen zaseči tudi njegov material in njegova sredstva na gradbišču ter iz tega poplačati škodo, prav tako je za poplačilo te škode upravičen unovčiti finančno zavarovanje za dobro izvedbo pogodbenih obveznosti. To škodo lahko naročnik poračuna tudi pri plačilih situacij/računov.</w:t>
      </w:r>
    </w:p>
    <w:p w14:paraId="1BDA2040" w14:textId="77777777" w:rsidR="00C62A91" w:rsidRPr="00C62A91" w:rsidRDefault="00C62A91" w:rsidP="00C62A91">
      <w:pPr>
        <w:numPr>
          <w:ilvl w:val="12"/>
          <w:numId w:val="0"/>
        </w:numPr>
      </w:pPr>
    </w:p>
    <w:p w14:paraId="1A1404A7" w14:textId="77777777" w:rsidR="00C62A91" w:rsidRPr="00C62A91" w:rsidRDefault="00C62A91" w:rsidP="00C62A91">
      <w:pPr>
        <w:keepNext/>
        <w:spacing w:before="240" w:after="60"/>
        <w:outlineLvl w:val="0"/>
        <w:rPr>
          <w:b/>
          <w:bCs/>
          <w:kern w:val="32"/>
          <w:sz w:val="24"/>
          <w:szCs w:val="24"/>
        </w:rPr>
      </w:pPr>
      <w:bookmarkStart w:id="34" w:name="_Toc94873897"/>
      <w:bookmarkStart w:id="35" w:name="_Toc127281860"/>
      <w:r w:rsidRPr="00C62A91">
        <w:rPr>
          <w:b/>
          <w:bCs/>
          <w:kern w:val="32"/>
          <w:sz w:val="24"/>
          <w:szCs w:val="24"/>
        </w:rPr>
        <w:t>PRIMOPREDAJA DEL</w:t>
      </w:r>
      <w:bookmarkEnd w:id="34"/>
      <w:bookmarkEnd w:id="35"/>
    </w:p>
    <w:p w14:paraId="0D034680"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1B44915" w14:textId="77777777" w:rsidR="00C62A91" w:rsidRPr="00C62A91" w:rsidRDefault="00C62A91" w:rsidP="00C62A91">
      <w:pPr>
        <w:tabs>
          <w:tab w:val="left" w:pos="1068"/>
        </w:tabs>
        <w:rPr>
          <w:rFonts w:cs="Arial"/>
        </w:rPr>
      </w:pPr>
      <w:r w:rsidRPr="00C62A91">
        <w:rPr>
          <w:rFonts w:cs="Arial"/>
        </w:rPr>
        <w:t xml:space="preserve">Izvajalec po dokončanju vseh del (vključno z odpravo napak, ki jih je naročnik oz. njegov nadzor identificiral med samo izvedbo), </w:t>
      </w:r>
      <w:proofErr w:type="spellStart"/>
      <w:r w:rsidRPr="00C62A91">
        <w:rPr>
          <w:rFonts w:cs="Arial"/>
        </w:rPr>
        <w:t>kompletiranju</w:t>
      </w:r>
      <w:proofErr w:type="spellEnd"/>
      <w:r w:rsidRPr="00C62A91">
        <w:rPr>
          <w:rFonts w:cs="Arial"/>
        </w:rPr>
        <w:t xml:space="preserve"> vse potrebne tehnične dokumentacije, odstranitvi odvečnega materiala in odpadkov, odvozom nepotrebnih delovnih sredstev ter povrnitvijo gradbišča v prvotno stanje, pisno obvesti naročnika in naročnikov nadzor (strokovne nadzornike in koordinatorja VZD) o dokončanju vseh del. Po prejemu navedenega obvestila, naročnik organizira interni/eksterni tehnični pregled z namenom izvršitve končne primopredaje del po tej pogodbi.</w:t>
      </w:r>
    </w:p>
    <w:p w14:paraId="0C648765" w14:textId="56C71A1E" w:rsidR="00C62A91" w:rsidRDefault="00C62A91" w:rsidP="00C62A91">
      <w:pPr>
        <w:tabs>
          <w:tab w:val="left" w:pos="1068"/>
        </w:tabs>
        <w:rPr>
          <w:rFonts w:cs="Arial"/>
        </w:rPr>
      </w:pPr>
    </w:p>
    <w:p w14:paraId="2916D7B0" w14:textId="77777777" w:rsidR="003A6FC2" w:rsidRPr="00C62A91" w:rsidRDefault="003A6FC2" w:rsidP="00C62A91">
      <w:pPr>
        <w:tabs>
          <w:tab w:val="left" w:pos="1068"/>
        </w:tabs>
        <w:rPr>
          <w:rFonts w:cs="Arial"/>
        </w:rPr>
      </w:pPr>
    </w:p>
    <w:p w14:paraId="07AADC3A"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lastRenderedPageBreak/>
        <w:t>člen</w:t>
      </w:r>
    </w:p>
    <w:p w14:paraId="40CF48D4" w14:textId="77777777" w:rsidR="00C62A91" w:rsidRPr="00C62A91" w:rsidRDefault="00C62A91" w:rsidP="00C62A91">
      <w:pPr>
        <w:tabs>
          <w:tab w:val="left" w:pos="1068"/>
        </w:tabs>
        <w:rPr>
          <w:rFonts w:cs="Arial"/>
        </w:rPr>
      </w:pPr>
      <w:r w:rsidRPr="00C62A91">
        <w:rPr>
          <w:rFonts w:cs="Arial"/>
        </w:rPr>
        <w:t xml:space="preserve">V primeru, ko bi izvajalec dal pisno pobudo za sklic tehničnega pregleda, a za to niso izpolnjeni vsi zgoraj navedeni pogoji, bo naročnik izvajalcu zaračunal stroške organizacije in izvedbe tehničnega pregleda. </w:t>
      </w:r>
    </w:p>
    <w:p w14:paraId="6B29C9D9" w14:textId="77777777" w:rsidR="00C62A91" w:rsidRPr="00C62A91" w:rsidRDefault="00C62A91" w:rsidP="00C62A91">
      <w:pPr>
        <w:tabs>
          <w:tab w:val="left" w:pos="1068"/>
        </w:tabs>
        <w:rPr>
          <w:rFonts w:cs="Arial"/>
        </w:rPr>
      </w:pPr>
    </w:p>
    <w:p w14:paraId="3D318C0F"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0D6E99A" w14:textId="77777777" w:rsidR="00C62A91" w:rsidRPr="00C62A91" w:rsidRDefault="00C62A91" w:rsidP="00C62A91">
      <w:pPr>
        <w:tabs>
          <w:tab w:val="left" w:pos="1068"/>
        </w:tabs>
        <w:rPr>
          <w:rFonts w:cs="Arial"/>
        </w:rPr>
      </w:pPr>
      <w:r w:rsidRPr="00C62A91">
        <w:rPr>
          <w:rFonts w:cs="Arial"/>
        </w:rPr>
        <w:t>Na internem/eksternem tehničnem pregledu se ugotovi kvaliteta in obseg izvedenih del, celovitost tehnične dokumentacije, ureditev lokacije gradnje in odstranitev odvečnega materiala, odpadkov in delovnih sredstev ter pogojev za končno primopredajo del. Na lokaciji so lahko le še sredstva, ki bi služila za morebitno odpravo dodatno ugotovljenih pomanjkljivosti.</w:t>
      </w:r>
    </w:p>
    <w:p w14:paraId="5B82963D" w14:textId="3EFBB91E" w:rsidR="00F27600" w:rsidRPr="00C62A91" w:rsidRDefault="00F27600" w:rsidP="00C62A91">
      <w:pPr>
        <w:tabs>
          <w:tab w:val="left" w:pos="1068"/>
        </w:tabs>
        <w:rPr>
          <w:rFonts w:cs="Arial"/>
        </w:rPr>
      </w:pPr>
    </w:p>
    <w:p w14:paraId="23003F09"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B7EF66A" w14:textId="77777777" w:rsidR="00C62A91" w:rsidRPr="00C62A91" w:rsidRDefault="00C62A91" w:rsidP="00C62A91">
      <w:pPr>
        <w:tabs>
          <w:tab w:val="left" w:pos="1068"/>
        </w:tabs>
        <w:rPr>
          <w:rFonts w:cs="Arial"/>
        </w:rPr>
      </w:pPr>
      <w:r w:rsidRPr="00C62A91">
        <w:rPr>
          <w:rFonts w:cs="Arial"/>
        </w:rPr>
        <w:t>V sklopu tehničnega pregleda se ugotovi tudi morebitne estetske napake, ki so lahko podlaga za znižanje pogodbene vrednosti oz. obračunske situacije do višine največ petih odstotkov (5 %) obračunske vrednosti brez DDV. Višina znižanja se določi proporcionalno glede na pomembnost, velikost in predvsem funkcionalnost same estetske napake.</w:t>
      </w:r>
    </w:p>
    <w:p w14:paraId="30C0188D" w14:textId="77777777" w:rsidR="00C62A91" w:rsidRPr="00C62A91" w:rsidRDefault="00C62A91" w:rsidP="00C62A91">
      <w:pPr>
        <w:tabs>
          <w:tab w:val="left" w:pos="1068"/>
        </w:tabs>
        <w:rPr>
          <w:rFonts w:cs="Arial"/>
        </w:rPr>
      </w:pPr>
    </w:p>
    <w:p w14:paraId="547A9D1B" w14:textId="77777777" w:rsidR="00C62A91" w:rsidRPr="00C62A91" w:rsidRDefault="00C62A91" w:rsidP="00C62A91">
      <w:pPr>
        <w:tabs>
          <w:tab w:val="left" w:pos="1068"/>
        </w:tabs>
        <w:rPr>
          <w:rFonts w:cs="Arial"/>
        </w:rPr>
      </w:pPr>
      <w:r w:rsidRPr="00C62A91">
        <w:rPr>
          <w:rFonts w:cs="Arial"/>
        </w:rPr>
        <w:t>Estetske napake pri izvedenih delih so definirane kot dejansko vizualno odstopanje posameznih elementov izvedenih del od običajnih vizualnih norm (običajnih praks) oz. da izvedena dela bodisi omejujejo, bodisi otežujejo uporabnost, preglede ali vzdrževanje teh elementov kljub temu, da je zahtevana funkcionalnost zagotovljena.</w:t>
      </w:r>
    </w:p>
    <w:p w14:paraId="7EEA0460" w14:textId="77777777" w:rsidR="00C62A91" w:rsidRPr="00C62A91" w:rsidRDefault="00C62A91" w:rsidP="00C62A91">
      <w:pPr>
        <w:tabs>
          <w:tab w:val="left" w:pos="1068"/>
        </w:tabs>
        <w:rPr>
          <w:rFonts w:cs="Arial"/>
        </w:rPr>
      </w:pPr>
    </w:p>
    <w:p w14:paraId="72B6C278" w14:textId="77777777" w:rsidR="00C62A91" w:rsidRPr="00C62A91" w:rsidRDefault="00C62A91" w:rsidP="00C62A91">
      <w:pPr>
        <w:tabs>
          <w:tab w:val="left" w:pos="1068"/>
        </w:tabs>
        <w:rPr>
          <w:rFonts w:cs="Arial"/>
        </w:rPr>
      </w:pPr>
      <w:r w:rsidRPr="00C62A91">
        <w:rPr>
          <w:rFonts w:cs="Arial"/>
        </w:rPr>
        <w:t>Izvajalec se lahko omenjeni problematiki izogne tako, da sprotno pred izvedbo posameznih elementov del z naročnikom uskladi zahteve oz. pričakovanja, ki pa ne pomenijo bistvenega odstopanje od izvajalčevih obveznosti po tej pogodbi in s tem vpliva na njegove stroške.</w:t>
      </w:r>
    </w:p>
    <w:p w14:paraId="684F6F80" w14:textId="77777777" w:rsidR="00C62A91" w:rsidRPr="00C62A91" w:rsidRDefault="00C62A91" w:rsidP="00C62A91">
      <w:pPr>
        <w:tabs>
          <w:tab w:val="left" w:pos="1068"/>
        </w:tabs>
        <w:rPr>
          <w:rFonts w:cs="Arial"/>
        </w:rPr>
      </w:pPr>
    </w:p>
    <w:p w14:paraId="4A756FB8"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64BC71B" w14:textId="6EAD3E84" w:rsidR="00C62A91" w:rsidRPr="00F97DB3" w:rsidRDefault="009854B2" w:rsidP="00C62A91">
      <w:pPr>
        <w:tabs>
          <w:tab w:val="left" w:pos="1068"/>
        </w:tabs>
        <w:rPr>
          <w:rFonts w:cs="Arial"/>
        </w:rPr>
      </w:pPr>
      <w:bookmarkStart w:id="36" w:name="_Hlk103345704"/>
      <w:r w:rsidRPr="00F97DB3">
        <w:rPr>
          <w:rFonts w:cs="Arial"/>
        </w:rPr>
        <w:t>Izvajalec mora na interni tehnični pregled predložiti naslednjo dokumentacijo</w:t>
      </w:r>
      <w:r w:rsidR="00C62A91" w:rsidRPr="00F97DB3">
        <w:rPr>
          <w:rFonts w:cs="Arial"/>
        </w:rPr>
        <w:t>:</w:t>
      </w:r>
    </w:p>
    <w:bookmarkEnd w:id="36"/>
    <w:p w14:paraId="74220171" w14:textId="5582F1AB" w:rsidR="00C62A91" w:rsidRPr="00C62A91" w:rsidRDefault="00C62A91" w:rsidP="00C62A91">
      <w:pPr>
        <w:numPr>
          <w:ilvl w:val="0"/>
          <w:numId w:val="26"/>
        </w:numPr>
        <w:rPr>
          <w:rFonts w:cs="Arial"/>
        </w:rPr>
      </w:pPr>
      <w:r w:rsidRPr="00C62A91">
        <w:rPr>
          <w:rFonts w:cs="Arial"/>
        </w:rPr>
        <w:t>projekt izvedenih del (PID);</w:t>
      </w:r>
    </w:p>
    <w:p w14:paraId="579E3373" w14:textId="77777777" w:rsidR="00C62A91" w:rsidRPr="00C62A91" w:rsidRDefault="00C62A91" w:rsidP="00C62A91">
      <w:pPr>
        <w:numPr>
          <w:ilvl w:val="0"/>
          <w:numId w:val="26"/>
        </w:numPr>
        <w:rPr>
          <w:rFonts w:cs="Arial"/>
        </w:rPr>
      </w:pPr>
      <w:r w:rsidRPr="00C62A91">
        <w:rPr>
          <w:rFonts w:cs="Arial"/>
        </w:rPr>
        <w:t>navodila za vzdrževanje;</w:t>
      </w:r>
    </w:p>
    <w:p w14:paraId="13DE7F1A" w14:textId="7F685AFE" w:rsidR="00C62A91" w:rsidRPr="00C62A91" w:rsidRDefault="00C62A91" w:rsidP="00C62A91">
      <w:pPr>
        <w:numPr>
          <w:ilvl w:val="0"/>
          <w:numId w:val="26"/>
        </w:numPr>
        <w:rPr>
          <w:rFonts w:cs="Arial"/>
        </w:rPr>
      </w:pPr>
      <w:r w:rsidRPr="00C62A91">
        <w:rPr>
          <w:rFonts w:cs="Arial"/>
        </w:rPr>
        <w:t>seznam vgrajenega materiala;</w:t>
      </w:r>
    </w:p>
    <w:p w14:paraId="59BECDE7" w14:textId="77777777" w:rsidR="00C62A91" w:rsidRPr="00C62A91" w:rsidRDefault="00C62A91" w:rsidP="00C62A91">
      <w:pPr>
        <w:numPr>
          <w:ilvl w:val="0"/>
          <w:numId w:val="26"/>
        </w:numPr>
        <w:rPr>
          <w:rFonts w:cs="Arial"/>
        </w:rPr>
      </w:pPr>
      <w:r w:rsidRPr="00C62A91">
        <w:rPr>
          <w:rFonts w:cs="Arial"/>
        </w:rPr>
        <w:t>CE izjave o skladnosti in atesti za ves material, naprave in opremo oz. drugih ustreznih dokazil;</w:t>
      </w:r>
    </w:p>
    <w:p w14:paraId="07EDFF5F" w14:textId="77777777" w:rsidR="00C62A91" w:rsidRPr="00C62A91" w:rsidRDefault="00C62A91" w:rsidP="00C62A91">
      <w:pPr>
        <w:numPr>
          <w:ilvl w:val="0"/>
          <w:numId w:val="26"/>
        </w:numPr>
        <w:rPr>
          <w:rFonts w:cs="Arial"/>
        </w:rPr>
      </w:pPr>
      <w:r w:rsidRPr="00C62A91">
        <w:rPr>
          <w:rFonts w:cs="Arial"/>
        </w:rPr>
        <w:t>originalno garancijsko dokumentacijo;</w:t>
      </w:r>
    </w:p>
    <w:p w14:paraId="506A9AEE" w14:textId="77777777" w:rsidR="00C62A91" w:rsidRPr="00C62A91" w:rsidRDefault="00C62A91" w:rsidP="00C62A91">
      <w:pPr>
        <w:numPr>
          <w:ilvl w:val="0"/>
          <w:numId w:val="26"/>
        </w:numPr>
        <w:rPr>
          <w:rFonts w:cs="Arial"/>
        </w:rPr>
      </w:pPr>
      <w:r w:rsidRPr="00C62A91">
        <w:rPr>
          <w:rFonts w:cs="Arial"/>
        </w:rPr>
        <w:t>poročila o izvedenih meritvah / preverjanjih / preskusih s pripadajočimi merilnimi listi;</w:t>
      </w:r>
    </w:p>
    <w:p w14:paraId="24C677E0" w14:textId="77777777" w:rsidR="00C62A91" w:rsidRPr="00C62A91" w:rsidRDefault="00C62A91" w:rsidP="00C62A91">
      <w:pPr>
        <w:numPr>
          <w:ilvl w:val="0"/>
          <w:numId w:val="26"/>
        </w:numPr>
        <w:rPr>
          <w:rFonts w:cs="Arial"/>
        </w:rPr>
      </w:pPr>
      <w:r w:rsidRPr="00C62A91">
        <w:rPr>
          <w:rFonts w:cs="Arial"/>
        </w:rPr>
        <w:t xml:space="preserve">morebitne izjave preglednikov / certifikatskih organov / kalibracijskih ali </w:t>
      </w:r>
      <w:proofErr w:type="spellStart"/>
      <w:r w:rsidRPr="00C62A91">
        <w:rPr>
          <w:rFonts w:cs="Arial"/>
        </w:rPr>
        <w:t>overovitvenih</w:t>
      </w:r>
      <w:proofErr w:type="spellEnd"/>
      <w:r w:rsidRPr="00C62A91">
        <w:rPr>
          <w:rFonts w:cs="Arial"/>
        </w:rPr>
        <w:t xml:space="preserve"> organov;</w:t>
      </w:r>
    </w:p>
    <w:p w14:paraId="6CF196ED" w14:textId="77777777" w:rsidR="00C62A91" w:rsidRPr="00C62A91" w:rsidRDefault="00C62A91" w:rsidP="00C62A91">
      <w:pPr>
        <w:numPr>
          <w:ilvl w:val="0"/>
          <w:numId w:val="26"/>
        </w:numPr>
        <w:rPr>
          <w:rFonts w:cs="Arial"/>
        </w:rPr>
      </w:pPr>
      <w:r w:rsidRPr="00C62A91">
        <w:rPr>
          <w:rFonts w:cs="Arial"/>
        </w:rPr>
        <w:t>kopijami zapisnikov vmesnih preverjanj kakovosti in testiranj;</w:t>
      </w:r>
    </w:p>
    <w:p w14:paraId="0B37F80A" w14:textId="77777777" w:rsidR="00C62A91" w:rsidRPr="00C62A91" w:rsidRDefault="00C62A91" w:rsidP="00C62A91">
      <w:pPr>
        <w:numPr>
          <w:ilvl w:val="0"/>
          <w:numId w:val="26"/>
        </w:numPr>
        <w:rPr>
          <w:rFonts w:cs="Arial"/>
        </w:rPr>
      </w:pPr>
      <w:r w:rsidRPr="00C62A91">
        <w:rPr>
          <w:rFonts w:cs="Arial"/>
        </w:rPr>
        <w:t>gradbeni dnevnik;</w:t>
      </w:r>
    </w:p>
    <w:p w14:paraId="490DE593" w14:textId="77777777" w:rsidR="009854B2" w:rsidRDefault="00C62A91" w:rsidP="009854B2">
      <w:pPr>
        <w:numPr>
          <w:ilvl w:val="0"/>
          <w:numId w:val="26"/>
        </w:numPr>
        <w:rPr>
          <w:rFonts w:cs="Arial"/>
        </w:rPr>
      </w:pPr>
      <w:r w:rsidRPr="00C62A91">
        <w:rPr>
          <w:rFonts w:cs="Arial"/>
        </w:rPr>
        <w:t>druga dokazna dokumentacija v skladu z aktualno gradbeno zakonodajo.</w:t>
      </w:r>
    </w:p>
    <w:p w14:paraId="1E975563" w14:textId="77777777" w:rsidR="009854B2" w:rsidRDefault="009854B2" w:rsidP="009854B2">
      <w:pPr>
        <w:rPr>
          <w:rFonts w:cs="Arial"/>
        </w:rPr>
      </w:pPr>
    </w:p>
    <w:p w14:paraId="063D0C4A" w14:textId="352D1BFC" w:rsidR="009854B2" w:rsidRPr="009854B2" w:rsidRDefault="009854B2" w:rsidP="003A6FC2">
      <w:pPr>
        <w:rPr>
          <w:rFonts w:cs="Arial"/>
        </w:rPr>
      </w:pPr>
      <w:bookmarkStart w:id="37" w:name="_Hlk103345721"/>
      <w:r w:rsidRPr="009854B2">
        <w:rPr>
          <w:rFonts w:cs="Arial"/>
        </w:rPr>
        <w:t>Izvajalec pri predložitvi tehnične dokumentacije upošteva tudi določila obrazca OBR – 2.18 (Vrsta in opis predmeta ali Tehnična specifikacija).</w:t>
      </w:r>
    </w:p>
    <w:bookmarkEnd w:id="37"/>
    <w:p w14:paraId="74A64927" w14:textId="77777777" w:rsidR="00C62A91" w:rsidRPr="00C62A91" w:rsidRDefault="00C62A91" w:rsidP="00C62A91">
      <w:pPr>
        <w:tabs>
          <w:tab w:val="left" w:pos="1068"/>
        </w:tabs>
        <w:rPr>
          <w:rFonts w:cs="Arial"/>
        </w:rPr>
      </w:pPr>
      <w:r w:rsidRPr="00C62A91">
        <w:rPr>
          <w:rFonts w:cs="Arial"/>
        </w:rPr>
        <w:t xml:space="preserve"> </w:t>
      </w:r>
    </w:p>
    <w:p w14:paraId="0D7522E7" w14:textId="6A99E929" w:rsidR="00C62A91" w:rsidRDefault="00C62A91" w:rsidP="00C62A91">
      <w:pPr>
        <w:tabs>
          <w:tab w:val="left" w:pos="1068"/>
        </w:tabs>
        <w:rPr>
          <w:rFonts w:cs="Arial"/>
        </w:rPr>
      </w:pPr>
      <w:r w:rsidRPr="00C62A91">
        <w:rPr>
          <w:rFonts w:cs="Arial"/>
        </w:rPr>
        <w:t>Dokumentacija mora biti smiselno organizirana in imeti mora primerno razčlenjeno kazalo, ki omogoča hiter vpogled v celotno vsebino in iskanje. Dokumentacija mora biti nameščena v primernih vložnih mapah primerne nosilnosti in identifikacije, ki omogočajo nadaljnje hranjenje ter uporabo, brez da bi pri tem prišlo do poškodovanja dokumentacije in map.</w:t>
      </w:r>
    </w:p>
    <w:p w14:paraId="2D92C72D" w14:textId="77777777" w:rsidR="00F27600" w:rsidRPr="00C62A91" w:rsidRDefault="00F27600" w:rsidP="00C62A91">
      <w:pPr>
        <w:tabs>
          <w:tab w:val="left" w:pos="1068"/>
        </w:tabs>
        <w:rPr>
          <w:rFonts w:cs="Arial"/>
        </w:rPr>
      </w:pPr>
    </w:p>
    <w:p w14:paraId="61C8A52C"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69757E18" w14:textId="77777777" w:rsidR="00C62A91" w:rsidRPr="00C62A91" w:rsidRDefault="00C62A91" w:rsidP="00C62A91">
      <w:pPr>
        <w:tabs>
          <w:tab w:val="left" w:pos="1068"/>
        </w:tabs>
        <w:rPr>
          <w:rFonts w:cs="Arial"/>
        </w:rPr>
      </w:pPr>
      <w:r w:rsidRPr="00C62A91">
        <w:rPr>
          <w:rFonts w:cs="Arial"/>
        </w:rPr>
        <w:t xml:space="preserve">Po potrditvi ustreznosti dokumentacije, izvajalec potrjeno dokumentacijo razmnoži v številu izvodov, ki ustreza številu naročnikov in dodatni izvod za sam objekt gradnje. Vsa izjavna dokumentacija izvajalca v vseh izvodih mora biti v originalu, ostala pa je lahko v kopijah. Gradbeni dnevnik in knjiga obračunskih izmer se preda v enem izvodu. Izvajalec mora </w:t>
      </w:r>
      <w:r w:rsidRPr="00C62A91">
        <w:rPr>
          <w:rFonts w:cs="Arial"/>
        </w:rPr>
        <w:lastRenderedPageBreak/>
        <w:t>naročniku ob predaji dokumentacije na elektronskem mediju (USB ključek) v dveh kopijah predati tudi zadnjo – potrjeno verzijo v prejšnjem členu navedene tehnične dokumentacije v elektronski obliki. Vsa tehnična dokumentacija, ki jo je izdelal izvajalec ali njegovi dobavitelji, mora biti v izvorni kodi oz. programih (.</w:t>
      </w:r>
      <w:proofErr w:type="spellStart"/>
      <w:r w:rsidRPr="00C62A91">
        <w:rPr>
          <w:rFonts w:cs="Arial"/>
        </w:rPr>
        <w:t>xls</w:t>
      </w:r>
      <w:proofErr w:type="spellEnd"/>
      <w:r w:rsidRPr="00C62A91">
        <w:rPr>
          <w:rFonts w:cs="Arial"/>
        </w:rPr>
        <w:t>, .</w:t>
      </w:r>
      <w:proofErr w:type="spellStart"/>
      <w:r w:rsidRPr="00C62A91">
        <w:rPr>
          <w:rFonts w:cs="Arial"/>
        </w:rPr>
        <w:t>doc</w:t>
      </w:r>
      <w:proofErr w:type="spellEnd"/>
      <w:r w:rsidRPr="00C62A91">
        <w:rPr>
          <w:rFonts w:cs="Arial"/>
        </w:rPr>
        <w:t>, .</w:t>
      </w:r>
      <w:proofErr w:type="spellStart"/>
      <w:r w:rsidRPr="00C62A91">
        <w:rPr>
          <w:rFonts w:cs="Arial"/>
        </w:rPr>
        <w:t>dwg</w:t>
      </w:r>
      <w:proofErr w:type="spellEnd"/>
      <w:r w:rsidRPr="00C62A91">
        <w:rPr>
          <w:rFonts w:cs="Arial"/>
        </w:rPr>
        <w:t>…), ki omogočajo nadaljnje urejane in uporabo, tipska izjavna dokumentacija proizvajalcev pa se doda v preslikani obliki (.</w:t>
      </w:r>
      <w:proofErr w:type="spellStart"/>
      <w:r w:rsidRPr="00C62A91">
        <w:rPr>
          <w:rFonts w:cs="Arial"/>
        </w:rPr>
        <w:t>pdf</w:t>
      </w:r>
      <w:proofErr w:type="spellEnd"/>
      <w:r w:rsidRPr="00C62A91">
        <w:rPr>
          <w:rFonts w:cs="Arial"/>
        </w:rPr>
        <w:t xml:space="preserve">). </w:t>
      </w:r>
    </w:p>
    <w:p w14:paraId="5B735B40" w14:textId="77777777" w:rsidR="00C62A91" w:rsidRPr="00C62A91" w:rsidRDefault="00C62A91" w:rsidP="00C62A91">
      <w:pPr>
        <w:tabs>
          <w:tab w:val="left" w:pos="1068"/>
        </w:tabs>
        <w:rPr>
          <w:rFonts w:cs="Arial"/>
        </w:rPr>
      </w:pPr>
    </w:p>
    <w:p w14:paraId="73807BBE"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3180B88" w14:textId="77777777" w:rsidR="00C62A91" w:rsidRPr="00C62A91" w:rsidRDefault="00C62A91" w:rsidP="00C62A91">
      <w:pPr>
        <w:tabs>
          <w:tab w:val="left" w:pos="1068"/>
        </w:tabs>
        <w:rPr>
          <w:rFonts w:cs="Arial"/>
        </w:rPr>
      </w:pPr>
      <w:r w:rsidRPr="00C62A91">
        <w:rPr>
          <w:rFonts w:cs="Arial"/>
        </w:rPr>
        <w:t>Za uspešno primopredajo izvedenih del mora izvajalec zagotoviti tudi ustrezno označevanje gradnje in vseh detajlov v skladu z zakonodajo, standardi in dobrimi praksami za tovrstne objekte. Zahteva naročnika je, da se za označevanje uporabijo primerni in dolgotrajni materiali in oprema, ki so tudi UV in temperaturno odporni glede na mikrolokacijo vgradnje označevanja. Označevalne ploščice morajo biti nerjaveče z vgraviranimi napisi. Pritrdilni material ploščic mora tudi biti iz nerjavečega materiala in dovolj fleksibilen, da nebi prišlo od odtrganja zaradi napetosti. Označbe morajo biti takih velikosti, nameščene na primernih višinah in smereh, da omogočajo hitro in eksaktno identifikacijo oznake. Označevalne tablice in pritrdilni material se izvede v skladu z novo tipsko standardizacijo v skladišču.</w:t>
      </w:r>
    </w:p>
    <w:p w14:paraId="6C7F1C46" w14:textId="77777777" w:rsidR="00C62A91" w:rsidRPr="00C62A91" w:rsidRDefault="00C62A91" w:rsidP="00C62A91">
      <w:pPr>
        <w:tabs>
          <w:tab w:val="left" w:pos="1068"/>
        </w:tabs>
        <w:rPr>
          <w:rFonts w:cs="Arial"/>
        </w:rPr>
      </w:pPr>
    </w:p>
    <w:p w14:paraId="2111E514"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68E071C" w14:textId="77777777" w:rsidR="00C62A91" w:rsidRPr="00C62A91" w:rsidRDefault="00C62A91" w:rsidP="00C62A91">
      <w:pPr>
        <w:tabs>
          <w:tab w:val="left" w:pos="1068"/>
        </w:tabs>
        <w:rPr>
          <w:rFonts w:cs="Arial"/>
        </w:rPr>
      </w:pPr>
      <w:r w:rsidRPr="00C62A91">
        <w:rPr>
          <w:rFonts w:cs="Arial"/>
        </w:rPr>
        <w:t>Izvajalec na tehnični pregled prinese tudi predlog končne – obračunske situacije/računa.</w:t>
      </w:r>
    </w:p>
    <w:p w14:paraId="51B384A7" w14:textId="77777777" w:rsidR="00C62A91" w:rsidRPr="00C62A91" w:rsidRDefault="00C62A91" w:rsidP="00C62A91">
      <w:pPr>
        <w:jc w:val="left"/>
        <w:rPr>
          <w:rFonts w:asciiTheme="minorHAnsi" w:eastAsia="Calibri" w:hAnsiTheme="minorHAnsi" w:cstheme="minorHAnsi"/>
          <w:b/>
          <w:lang w:eastAsia="en-US"/>
        </w:rPr>
      </w:pPr>
    </w:p>
    <w:p w14:paraId="6EF4DF72"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32CFE04" w14:textId="77777777" w:rsidR="00C62A91" w:rsidRPr="00C62A91" w:rsidRDefault="00C62A91" w:rsidP="00C62A91">
      <w:pPr>
        <w:tabs>
          <w:tab w:val="left" w:pos="1068"/>
        </w:tabs>
        <w:rPr>
          <w:rFonts w:cs="Arial"/>
        </w:rPr>
      </w:pPr>
      <w:r w:rsidRPr="00C62A91">
        <w:rPr>
          <w:rFonts w:cs="Arial"/>
        </w:rPr>
        <w:t>Po morebitno ugotovljenih pomanjkljivostih s strani naročnika / nadzora / drugih državnih in lokalnih organov, se izvajalcu naloži odpravo pomanjkljivosti v razumnih rokih. Po odpravi vseh pomanjkljivosti, izvajalec naročnika o tem pisno obvesti in obvestilu predloži celovito poročilo o odpravi pomanjkljivosti z dokazili (fotografije…). Naročnik po potrebi organizira dodatni tehnični pregled v potrebni sestavi ali pa izvajalcu na podlagi poročila potrdi končno primopredajo del.</w:t>
      </w:r>
    </w:p>
    <w:p w14:paraId="5F2DBB54" w14:textId="66641AE3" w:rsidR="003A6FC2" w:rsidRPr="00C62A91" w:rsidRDefault="003A6FC2" w:rsidP="00C62A91">
      <w:pPr>
        <w:jc w:val="left"/>
        <w:rPr>
          <w:rFonts w:asciiTheme="minorHAnsi" w:eastAsia="Calibri" w:hAnsiTheme="minorHAnsi" w:cstheme="minorHAnsi"/>
          <w:b/>
          <w:lang w:eastAsia="en-US"/>
        </w:rPr>
      </w:pPr>
    </w:p>
    <w:p w14:paraId="67A6AFBE"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0B0EEB5" w14:textId="77777777" w:rsidR="00C62A91" w:rsidRPr="00C62A91" w:rsidRDefault="00C62A91" w:rsidP="00C62A91">
      <w:pPr>
        <w:tabs>
          <w:tab w:val="left" w:pos="1068"/>
        </w:tabs>
        <w:rPr>
          <w:rFonts w:cs="Arial"/>
        </w:rPr>
      </w:pPr>
      <w:r w:rsidRPr="00C62A91">
        <w:rPr>
          <w:rFonts w:cs="Arial"/>
        </w:rPr>
        <w:t xml:space="preserve">Pogoji za končno primopredajo del so kumulativno: </w:t>
      </w:r>
    </w:p>
    <w:p w14:paraId="1EC251B3" w14:textId="77777777" w:rsidR="00C62A91" w:rsidRPr="00C62A91" w:rsidRDefault="00C62A91" w:rsidP="00C62A91">
      <w:pPr>
        <w:numPr>
          <w:ilvl w:val="0"/>
          <w:numId w:val="43"/>
        </w:numPr>
        <w:tabs>
          <w:tab w:val="left" w:pos="1068"/>
        </w:tabs>
        <w:ind w:left="357" w:hanging="357"/>
        <w:rPr>
          <w:rFonts w:cs="Arial"/>
        </w:rPr>
      </w:pPr>
      <w:r w:rsidRPr="00C62A91">
        <w:rPr>
          <w:rFonts w:cs="Arial"/>
        </w:rPr>
        <w:t xml:space="preserve">odprava vseh morebitnih pomanjkljivosti izvedenih del, </w:t>
      </w:r>
    </w:p>
    <w:p w14:paraId="1FC4FF7F" w14:textId="77777777" w:rsidR="00C62A91" w:rsidRPr="00C62A91" w:rsidRDefault="00C62A91" w:rsidP="00C62A91">
      <w:pPr>
        <w:numPr>
          <w:ilvl w:val="0"/>
          <w:numId w:val="43"/>
        </w:numPr>
        <w:tabs>
          <w:tab w:val="left" w:pos="1068"/>
        </w:tabs>
        <w:ind w:left="357" w:hanging="357"/>
        <w:rPr>
          <w:rFonts w:cs="Arial"/>
        </w:rPr>
      </w:pPr>
      <w:r w:rsidRPr="00C62A91">
        <w:rPr>
          <w:rFonts w:cs="Arial"/>
        </w:rPr>
        <w:t xml:space="preserve">predložitev končne potrjene tehnične dokumentacije v dogovorjeni obliki in  število izvodov in </w:t>
      </w:r>
    </w:p>
    <w:p w14:paraId="638A6458" w14:textId="77777777" w:rsidR="00C62A91" w:rsidRPr="00C62A91" w:rsidRDefault="00C62A91" w:rsidP="00C62A91">
      <w:pPr>
        <w:numPr>
          <w:ilvl w:val="0"/>
          <w:numId w:val="43"/>
        </w:numPr>
        <w:tabs>
          <w:tab w:val="left" w:pos="1068"/>
        </w:tabs>
        <w:ind w:left="357" w:hanging="357"/>
        <w:rPr>
          <w:rFonts w:asciiTheme="minorHAnsi" w:hAnsiTheme="minorHAnsi" w:cstheme="minorHAnsi"/>
        </w:rPr>
      </w:pPr>
      <w:r w:rsidRPr="00C62A91">
        <w:rPr>
          <w:rFonts w:cs="Arial"/>
        </w:rPr>
        <w:t xml:space="preserve">predložitev finančnega zavarovanja za odpravo napak v garancijskem roku </w:t>
      </w:r>
      <w:r w:rsidRPr="00C62A91">
        <w:rPr>
          <w:rFonts w:asciiTheme="minorHAnsi" w:hAnsiTheme="minorHAnsi" w:cstheme="minorHAnsi"/>
        </w:rPr>
        <w:t xml:space="preserve">ter </w:t>
      </w:r>
    </w:p>
    <w:p w14:paraId="4F3864D0" w14:textId="77777777" w:rsidR="00C62A91" w:rsidRPr="00C62A91" w:rsidRDefault="00C62A91" w:rsidP="00C62A91">
      <w:pPr>
        <w:numPr>
          <w:ilvl w:val="0"/>
          <w:numId w:val="43"/>
        </w:numPr>
        <w:tabs>
          <w:tab w:val="left" w:pos="1068"/>
        </w:tabs>
        <w:ind w:left="357" w:hanging="357"/>
        <w:rPr>
          <w:rFonts w:cs="Arial"/>
        </w:rPr>
      </w:pPr>
      <w:r w:rsidRPr="00C62A91">
        <w:rPr>
          <w:rFonts w:asciiTheme="minorHAnsi" w:hAnsiTheme="minorHAnsi" w:cstheme="minorHAnsi"/>
        </w:rPr>
        <w:t>podpis končnega primopredajnega zapisnika s strani pooblaščenih oseb pogodbenih strank</w:t>
      </w:r>
      <w:r w:rsidRPr="00C62A91">
        <w:rPr>
          <w:rFonts w:cs="Arial"/>
        </w:rPr>
        <w:t xml:space="preserve">. </w:t>
      </w:r>
    </w:p>
    <w:p w14:paraId="418063D1" w14:textId="77777777" w:rsidR="00C62A91" w:rsidRPr="00C62A91" w:rsidRDefault="00C62A91" w:rsidP="00C62A91">
      <w:pPr>
        <w:tabs>
          <w:tab w:val="left" w:pos="1068"/>
        </w:tabs>
        <w:rPr>
          <w:rFonts w:cs="Arial"/>
        </w:rPr>
      </w:pPr>
      <w:r w:rsidRPr="00C62A91">
        <w:rPr>
          <w:rFonts w:asciiTheme="minorHAnsi" w:hAnsiTheme="minorHAnsi" w:cstheme="minorHAnsi"/>
        </w:rPr>
        <w:t>I</w:t>
      </w:r>
      <w:r w:rsidRPr="00C62A91">
        <w:rPr>
          <w:rFonts w:cs="Arial"/>
        </w:rPr>
        <w:t>zvajalec lahko izstavi račun, ko so izpolnjeni vsi zgornji pogoji.</w:t>
      </w:r>
    </w:p>
    <w:p w14:paraId="7582241C" w14:textId="77777777" w:rsidR="00C62A91" w:rsidRPr="00C62A91" w:rsidRDefault="00C62A91" w:rsidP="00C62A91">
      <w:pPr>
        <w:tabs>
          <w:tab w:val="left" w:pos="1068"/>
        </w:tabs>
        <w:rPr>
          <w:rFonts w:cs="Arial"/>
        </w:rPr>
      </w:pPr>
    </w:p>
    <w:p w14:paraId="1CB0488D" w14:textId="77777777" w:rsidR="00C62A91" w:rsidRPr="00C62A91" w:rsidRDefault="00C62A91" w:rsidP="00C62A91">
      <w:pPr>
        <w:tabs>
          <w:tab w:val="left" w:pos="1068"/>
          <w:tab w:val="center" w:pos="4536"/>
          <w:tab w:val="right" w:pos="9072"/>
        </w:tabs>
        <w:rPr>
          <w:rFonts w:cs="Arial"/>
        </w:rPr>
      </w:pPr>
      <w:r w:rsidRPr="00C62A91">
        <w:rPr>
          <w:rFonts w:cs="Arial"/>
        </w:rPr>
        <w:t>O primopredaji izvedenih del sestavijo pooblaščeni predstavniki pogodbenih strank primopredajni zapisnik, v katerem natančno ugotovijo predvsem:</w:t>
      </w:r>
    </w:p>
    <w:p w14:paraId="31DBFECC" w14:textId="77777777" w:rsidR="00C62A91" w:rsidRPr="00C62A91" w:rsidRDefault="00C62A91" w:rsidP="00C62A91">
      <w:pPr>
        <w:numPr>
          <w:ilvl w:val="0"/>
          <w:numId w:val="40"/>
        </w:numPr>
        <w:tabs>
          <w:tab w:val="left" w:pos="1068"/>
          <w:tab w:val="center" w:pos="4536"/>
          <w:tab w:val="right" w:pos="9072"/>
        </w:tabs>
        <w:ind w:left="360"/>
        <w:rPr>
          <w:rFonts w:cs="Arial"/>
        </w:rPr>
      </w:pPr>
      <w:r w:rsidRPr="00C62A91">
        <w:rPr>
          <w:rFonts w:cs="Arial"/>
        </w:rPr>
        <w:t>ali izvedena dela ustrezajo določilom te pogodbe, veljavnim zakonskim predpisom in pravilom stroke;</w:t>
      </w:r>
    </w:p>
    <w:p w14:paraId="5FCAAD14" w14:textId="77777777" w:rsidR="00C62A91" w:rsidRPr="00C62A91" w:rsidRDefault="00C62A91" w:rsidP="00C62A91">
      <w:pPr>
        <w:numPr>
          <w:ilvl w:val="0"/>
          <w:numId w:val="40"/>
        </w:numPr>
        <w:tabs>
          <w:tab w:val="left" w:pos="1068"/>
          <w:tab w:val="center" w:pos="4536"/>
          <w:tab w:val="right" w:pos="9072"/>
        </w:tabs>
        <w:ind w:left="360"/>
        <w:rPr>
          <w:rFonts w:cs="Arial"/>
        </w:rPr>
      </w:pPr>
      <w:r w:rsidRPr="00C62A91">
        <w:rPr>
          <w:rFonts w:cs="Arial"/>
        </w:rPr>
        <w:t>datume začetka in zaključka del in datum prevzema del;</w:t>
      </w:r>
    </w:p>
    <w:p w14:paraId="7D5EB15A" w14:textId="77777777" w:rsidR="00C62A91" w:rsidRPr="00C62A91" w:rsidRDefault="00C62A91" w:rsidP="00C62A91">
      <w:pPr>
        <w:numPr>
          <w:ilvl w:val="0"/>
          <w:numId w:val="40"/>
        </w:numPr>
        <w:tabs>
          <w:tab w:val="left" w:pos="1068"/>
          <w:tab w:val="center" w:pos="4536"/>
          <w:tab w:val="right" w:pos="9072"/>
        </w:tabs>
        <w:ind w:left="360"/>
        <w:rPr>
          <w:rFonts w:cs="Arial"/>
        </w:rPr>
      </w:pPr>
      <w:r w:rsidRPr="00C62A91">
        <w:rPr>
          <w:rFonts w:cs="Arial"/>
        </w:rPr>
        <w:t>kakovost izvedenih del in morebitne pripombe naročnika v zvezi z njo;</w:t>
      </w:r>
    </w:p>
    <w:p w14:paraId="34C6C8C6" w14:textId="77777777" w:rsidR="00C62A91" w:rsidRPr="00C62A91" w:rsidRDefault="00C62A91" w:rsidP="00C62A91">
      <w:pPr>
        <w:numPr>
          <w:ilvl w:val="0"/>
          <w:numId w:val="40"/>
        </w:numPr>
        <w:tabs>
          <w:tab w:val="left" w:pos="1068"/>
          <w:tab w:val="center" w:pos="4536"/>
          <w:tab w:val="right" w:pos="9072"/>
        </w:tabs>
        <w:ind w:left="360"/>
        <w:rPr>
          <w:rFonts w:cs="Arial"/>
        </w:rPr>
      </w:pPr>
      <w:r w:rsidRPr="00C62A91">
        <w:rPr>
          <w:rFonts w:cs="Arial"/>
        </w:rPr>
        <w:t>opredelitev del, ki jih je izvajalec dolžan ponovno izvesti, dokončati ali popraviti ter rok za to;</w:t>
      </w:r>
    </w:p>
    <w:p w14:paraId="4911302B" w14:textId="77777777" w:rsidR="00C62A91" w:rsidRPr="00C62A91" w:rsidRDefault="00C62A91" w:rsidP="00C62A91">
      <w:pPr>
        <w:numPr>
          <w:ilvl w:val="0"/>
          <w:numId w:val="40"/>
        </w:numPr>
        <w:tabs>
          <w:tab w:val="left" w:pos="1068"/>
          <w:tab w:val="center" w:pos="4536"/>
          <w:tab w:val="right" w:pos="9072"/>
        </w:tabs>
        <w:ind w:left="360"/>
        <w:rPr>
          <w:rFonts w:cs="Arial"/>
        </w:rPr>
      </w:pPr>
      <w:r w:rsidRPr="00C62A91">
        <w:rPr>
          <w:rFonts w:cs="Arial"/>
        </w:rPr>
        <w:t>opredelitev vseh morebitnih očitnih napak, ki se jih ugotovi pri vidnem pregledu del ter rok za njihovo odpravo;</w:t>
      </w:r>
    </w:p>
    <w:p w14:paraId="3371AC1A" w14:textId="77777777" w:rsidR="00C62A91" w:rsidRPr="00C62A91" w:rsidRDefault="00C62A91" w:rsidP="00C62A91">
      <w:pPr>
        <w:numPr>
          <w:ilvl w:val="0"/>
          <w:numId w:val="40"/>
        </w:numPr>
        <w:tabs>
          <w:tab w:val="left" w:pos="1068"/>
          <w:tab w:val="center" w:pos="4536"/>
          <w:tab w:val="right" w:pos="9072"/>
        </w:tabs>
        <w:ind w:left="360"/>
        <w:rPr>
          <w:rFonts w:cs="Arial"/>
        </w:rPr>
      </w:pPr>
      <w:r w:rsidRPr="00C62A91">
        <w:rPr>
          <w:rFonts w:cs="Arial"/>
        </w:rPr>
        <w:t>morebitna odprta, med predstavniki pogodbenih strank, sporna vprašanja tehnične narave;</w:t>
      </w:r>
    </w:p>
    <w:p w14:paraId="2AE42A0D" w14:textId="77777777" w:rsidR="00C62A91" w:rsidRPr="00C62A91" w:rsidRDefault="00C62A91" w:rsidP="00C62A91">
      <w:pPr>
        <w:numPr>
          <w:ilvl w:val="0"/>
          <w:numId w:val="40"/>
        </w:numPr>
        <w:tabs>
          <w:tab w:val="left" w:pos="1068"/>
          <w:tab w:val="center" w:pos="4536"/>
          <w:tab w:val="right" w:pos="9072"/>
        </w:tabs>
        <w:ind w:left="360"/>
        <w:rPr>
          <w:rFonts w:cs="Arial"/>
        </w:rPr>
      </w:pPr>
      <w:r w:rsidRPr="00C62A91">
        <w:rPr>
          <w:rFonts w:cs="Arial"/>
        </w:rPr>
        <w:t>ali se šteje, da so bila izvedena dela prevzeta ali ne;</w:t>
      </w:r>
    </w:p>
    <w:p w14:paraId="0E2E0EF1" w14:textId="77777777" w:rsidR="00C62A91" w:rsidRPr="00C62A91" w:rsidRDefault="00C62A91" w:rsidP="00C62A91">
      <w:pPr>
        <w:numPr>
          <w:ilvl w:val="0"/>
          <w:numId w:val="40"/>
        </w:numPr>
        <w:tabs>
          <w:tab w:val="left" w:pos="1068"/>
          <w:tab w:val="center" w:pos="4536"/>
          <w:tab w:val="right" w:pos="9072"/>
        </w:tabs>
        <w:ind w:left="360"/>
        <w:rPr>
          <w:rFonts w:cs="Arial"/>
        </w:rPr>
      </w:pPr>
      <w:r w:rsidRPr="00C62A91">
        <w:rPr>
          <w:rFonts w:cs="Arial"/>
        </w:rPr>
        <w:t>ali naročnik uveljavlja pogodbeno kazen.</w:t>
      </w:r>
    </w:p>
    <w:p w14:paraId="17FFDB57" w14:textId="77777777" w:rsidR="00C62A91" w:rsidRPr="00C62A91" w:rsidRDefault="00C62A91" w:rsidP="00C62A91">
      <w:pPr>
        <w:tabs>
          <w:tab w:val="left" w:pos="1068"/>
          <w:tab w:val="center" w:pos="4536"/>
          <w:tab w:val="right" w:pos="9072"/>
        </w:tabs>
        <w:rPr>
          <w:rFonts w:cs="Arial"/>
        </w:rPr>
      </w:pPr>
    </w:p>
    <w:p w14:paraId="4D8E5D64" w14:textId="77777777" w:rsidR="00C62A91" w:rsidRPr="00C62A91" w:rsidRDefault="00C62A91" w:rsidP="00C62A91">
      <w:pPr>
        <w:tabs>
          <w:tab w:val="left" w:pos="1068"/>
          <w:tab w:val="center" w:pos="4536"/>
          <w:tab w:val="right" w:pos="9072"/>
        </w:tabs>
        <w:rPr>
          <w:rFonts w:cs="Arial"/>
        </w:rPr>
      </w:pPr>
      <w:r w:rsidRPr="00C62A91">
        <w:rPr>
          <w:rFonts w:cs="Arial"/>
        </w:rPr>
        <w:lastRenderedPageBreak/>
        <w:t>Poleg tehnične dokumentacije, ki je dogovorjena s to pogodbo, je ob primopredaji  izvajalec dolžan predati naročniku tudi vso drugo potrebno dokumentacijo, ki se nanaša na izvedena dela in vso vgrajeno opremo kot na primer:</w:t>
      </w:r>
    </w:p>
    <w:p w14:paraId="69A1956D" w14:textId="77777777" w:rsidR="00C62A91" w:rsidRPr="00C62A91" w:rsidRDefault="00C62A91" w:rsidP="00C62A91">
      <w:pPr>
        <w:numPr>
          <w:ilvl w:val="0"/>
          <w:numId w:val="40"/>
        </w:numPr>
        <w:tabs>
          <w:tab w:val="left" w:pos="1068"/>
          <w:tab w:val="center" w:pos="4536"/>
          <w:tab w:val="right" w:pos="9072"/>
        </w:tabs>
        <w:ind w:left="360"/>
        <w:rPr>
          <w:rFonts w:cs="Arial"/>
        </w:rPr>
      </w:pPr>
      <w:r w:rsidRPr="00C62A91">
        <w:rPr>
          <w:rFonts w:cs="Arial"/>
        </w:rPr>
        <w:t xml:space="preserve">certifikate, izjave o skladnosti s standardi, ustrezne tehnične, projektne in ostale dokumente, </w:t>
      </w:r>
    </w:p>
    <w:p w14:paraId="76EE571A" w14:textId="77777777" w:rsidR="00C62A91" w:rsidRPr="00C62A91" w:rsidRDefault="00C62A91" w:rsidP="00C62A91">
      <w:pPr>
        <w:numPr>
          <w:ilvl w:val="0"/>
          <w:numId w:val="40"/>
        </w:numPr>
        <w:tabs>
          <w:tab w:val="left" w:pos="1068"/>
          <w:tab w:val="center" w:pos="4536"/>
          <w:tab w:val="right" w:pos="9072"/>
        </w:tabs>
        <w:ind w:left="360"/>
        <w:rPr>
          <w:rFonts w:cs="Arial"/>
        </w:rPr>
      </w:pPr>
      <w:r w:rsidRPr="00C62A91">
        <w:rPr>
          <w:rFonts w:cs="Arial"/>
        </w:rPr>
        <w:t>garancijske liste za brezhibno delovanje predmeta pogodbe,</w:t>
      </w:r>
    </w:p>
    <w:p w14:paraId="30907EDA" w14:textId="77777777" w:rsidR="00C62A91" w:rsidRPr="00C62A91" w:rsidRDefault="00C62A91" w:rsidP="00C62A91">
      <w:pPr>
        <w:numPr>
          <w:ilvl w:val="0"/>
          <w:numId w:val="40"/>
        </w:numPr>
        <w:tabs>
          <w:tab w:val="left" w:pos="1068"/>
          <w:tab w:val="center" w:pos="4536"/>
          <w:tab w:val="right" w:pos="9072"/>
        </w:tabs>
        <w:ind w:left="360"/>
        <w:rPr>
          <w:rFonts w:cs="Arial"/>
        </w:rPr>
      </w:pPr>
      <w:r w:rsidRPr="00C62A91">
        <w:rPr>
          <w:rFonts w:cs="Arial"/>
        </w:rPr>
        <w:t>navodila za uporabo, obratovanje in vzdrževanje v slovenskem jeziku, ter druge listine, določene s pogodbo.</w:t>
      </w:r>
    </w:p>
    <w:p w14:paraId="52B517DC" w14:textId="6405A02F" w:rsidR="00F27600" w:rsidRPr="00C62A91" w:rsidRDefault="00F27600" w:rsidP="00C62A91">
      <w:pPr>
        <w:tabs>
          <w:tab w:val="left" w:pos="1068"/>
        </w:tabs>
        <w:rPr>
          <w:rFonts w:cs="Arial"/>
        </w:rPr>
      </w:pPr>
    </w:p>
    <w:p w14:paraId="09870FB5" w14:textId="77777777" w:rsidR="00C62A91" w:rsidRPr="00C62A91" w:rsidRDefault="00C62A91" w:rsidP="00C62A91">
      <w:pPr>
        <w:keepNext/>
        <w:spacing w:before="240" w:after="60"/>
        <w:outlineLvl w:val="0"/>
        <w:rPr>
          <w:b/>
          <w:bCs/>
          <w:kern w:val="32"/>
          <w:sz w:val="24"/>
          <w:szCs w:val="24"/>
        </w:rPr>
      </w:pPr>
      <w:bookmarkStart w:id="38" w:name="_Toc94873898"/>
      <w:bookmarkStart w:id="39" w:name="_Toc127281861"/>
      <w:r w:rsidRPr="00C62A91">
        <w:rPr>
          <w:b/>
          <w:bCs/>
          <w:kern w:val="32"/>
          <w:sz w:val="24"/>
          <w:szCs w:val="24"/>
        </w:rPr>
        <w:t>GARANCIJSKI ROKI IN ODGOVORNOST ZA NAPAKE</w:t>
      </w:r>
      <w:bookmarkEnd w:id="38"/>
      <w:bookmarkEnd w:id="39"/>
      <w:r w:rsidRPr="00C62A91">
        <w:rPr>
          <w:b/>
          <w:bCs/>
          <w:kern w:val="32"/>
          <w:sz w:val="24"/>
          <w:szCs w:val="24"/>
        </w:rPr>
        <w:t xml:space="preserve"> </w:t>
      </w:r>
    </w:p>
    <w:p w14:paraId="1D7253DE" w14:textId="77777777" w:rsidR="00C62A91" w:rsidRPr="00C62A91" w:rsidRDefault="00C62A91" w:rsidP="00C62A91">
      <w:pPr>
        <w:ind w:right="-2"/>
        <w:rPr>
          <w:rFonts w:cs="Arial"/>
          <w:b/>
          <w:bCs/>
        </w:rPr>
      </w:pPr>
    </w:p>
    <w:p w14:paraId="46083F91"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57B884C" w14:textId="27F19E69" w:rsidR="00C62A91" w:rsidRPr="00C62A91" w:rsidRDefault="00C62A91" w:rsidP="00C62A91">
      <w:pPr>
        <w:ind w:right="-2"/>
        <w:rPr>
          <w:rFonts w:cs="Arial"/>
          <w:lang w:val="x-none" w:eastAsia="x-none"/>
        </w:rPr>
      </w:pPr>
      <w:r w:rsidRPr="00C62A91">
        <w:rPr>
          <w:rFonts w:cs="Arial"/>
          <w:lang w:val="x-none" w:eastAsia="x-none"/>
        </w:rPr>
        <w:t xml:space="preserve">Izvajalec daje </w:t>
      </w:r>
      <w:r w:rsidR="00F97DB3">
        <w:rPr>
          <w:rFonts w:cs="Arial"/>
          <w:b/>
          <w:lang w:eastAsia="x-none"/>
        </w:rPr>
        <w:t>deset</w:t>
      </w:r>
      <w:r w:rsidRPr="00C62A91">
        <w:rPr>
          <w:rFonts w:cs="Arial"/>
          <w:b/>
          <w:lang w:eastAsia="x-none"/>
        </w:rPr>
        <w:t xml:space="preserve"> (</w:t>
      </w:r>
      <w:r w:rsidR="00F97DB3">
        <w:rPr>
          <w:rFonts w:cs="Arial"/>
          <w:b/>
          <w:lang w:eastAsia="x-none"/>
        </w:rPr>
        <w:t>10</w:t>
      </w:r>
      <w:r w:rsidRPr="00C62A91">
        <w:rPr>
          <w:rFonts w:cs="Arial"/>
          <w:b/>
          <w:lang w:eastAsia="x-none"/>
        </w:rPr>
        <w:t xml:space="preserve">) </w:t>
      </w:r>
      <w:r w:rsidRPr="00C62A91">
        <w:rPr>
          <w:rFonts w:cs="Arial"/>
          <w:b/>
          <w:lang w:val="x-none" w:eastAsia="x-none"/>
        </w:rPr>
        <w:t>letno</w:t>
      </w:r>
      <w:r w:rsidRPr="00C62A91">
        <w:rPr>
          <w:rFonts w:cs="Arial"/>
          <w:lang w:val="x-none" w:eastAsia="x-none"/>
        </w:rPr>
        <w:t xml:space="preserve"> </w:t>
      </w:r>
      <w:r w:rsidRPr="00C62A91">
        <w:rPr>
          <w:rFonts w:cs="Arial"/>
          <w:lang w:eastAsia="x-none"/>
        </w:rPr>
        <w:t xml:space="preserve">splošno </w:t>
      </w:r>
      <w:r w:rsidRPr="00C62A91">
        <w:rPr>
          <w:rFonts w:cs="Arial"/>
          <w:lang w:val="x-none" w:eastAsia="x-none"/>
        </w:rPr>
        <w:t xml:space="preserve">garancijo za kvaliteto </w:t>
      </w:r>
      <w:r w:rsidRPr="00C62A91">
        <w:rPr>
          <w:rFonts w:cs="Arial"/>
          <w:lang w:eastAsia="x-none"/>
        </w:rPr>
        <w:t>izvedenih del po tej pogodbi, s čimer jamči s finančnim zavarovanjem za odpravo napak v garancijskem roku</w:t>
      </w:r>
      <w:r w:rsidRPr="00C62A91">
        <w:rPr>
          <w:rFonts w:cs="Arial"/>
          <w:lang w:val="x-none" w:eastAsia="x-none"/>
        </w:rPr>
        <w:t>. Garancija velja od dneva končne primopredaje del.</w:t>
      </w:r>
    </w:p>
    <w:p w14:paraId="2F28B7A8" w14:textId="77777777" w:rsidR="00C62A91" w:rsidRPr="00C62A91" w:rsidRDefault="00C62A91" w:rsidP="00C62A91">
      <w:pPr>
        <w:ind w:right="-2"/>
        <w:rPr>
          <w:rFonts w:cs="Arial"/>
          <w:lang w:val="x-none" w:eastAsia="x-none"/>
        </w:rPr>
      </w:pPr>
    </w:p>
    <w:p w14:paraId="481A7F06"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B87DE99" w14:textId="0229624C" w:rsidR="00C62A91" w:rsidRPr="00C62A91" w:rsidRDefault="00C62A91" w:rsidP="00C62A91">
      <w:pPr>
        <w:ind w:right="-2"/>
        <w:rPr>
          <w:rFonts w:cs="Arial"/>
          <w:lang w:val="x-none" w:eastAsia="x-none"/>
        </w:rPr>
      </w:pPr>
      <w:r w:rsidRPr="00C62A91">
        <w:rPr>
          <w:rFonts w:cs="Arial"/>
          <w:lang w:val="x-none" w:eastAsia="x-none"/>
        </w:rPr>
        <w:t xml:space="preserve">Izvajalec </w:t>
      </w:r>
      <w:r w:rsidRPr="00C62A91">
        <w:rPr>
          <w:rFonts w:cs="Arial"/>
          <w:lang w:eastAsia="x-none"/>
        </w:rPr>
        <w:t>jamči</w:t>
      </w:r>
      <w:r w:rsidRPr="00C62A91">
        <w:rPr>
          <w:rFonts w:cs="Arial"/>
          <w:lang w:val="x-none" w:eastAsia="x-none"/>
        </w:rPr>
        <w:t xml:space="preserve"> </w:t>
      </w:r>
      <w:r w:rsidR="00F97DB3">
        <w:rPr>
          <w:rFonts w:cs="Arial"/>
          <w:b/>
          <w:lang w:eastAsia="x-none"/>
        </w:rPr>
        <w:t>deset</w:t>
      </w:r>
      <w:r w:rsidR="006C4078">
        <w:rPr>
          <w:rFonts w:cs="Arial"/>
          <w:b/>
          <w:lang w:eastAsia="x-none"/>
        </w:rPr>
        <w:t xml:space="preserve"> (</w:t>
      </w:r>
      <w:r w:rsidR="00F97DB3">
        <w:rPr>
          <w:rFonts w:cs="Arial"/>
          <w:b/>
          <w:lang w:eastAsia="x-none"/>
        </w:rPr>
        <w:t>10</w:t>
      </w:r>
      <w:r w:rsidRPr="00C62A91">
        <w:rPr>
          <w:rFonts w:cs="Arial"/>
          <w:b/>
          <w:lang w:eastAsia="x-none"/>
        </w:rPr>
        <w:t xml:space="preserve">) </w:t>
      </w:r>
      <w:r w:rsidRPr="00C62A91">
        <w:rPr>
          <w:rFonts w:cs="Arial"/>
          <w:b/>
          <w:lang w:val="x-none" w:eastAsia="x-none"/>
        </w:rPr>
        <w:t>let</w:t>
      </w:r>
      <w:r w:rsidRPr="00C62A91">
        <w:rPr>
          <w:rFonts w:cs="Arial"/>
          <w:lang w:val="x-none" w:eastAsia="x-none"/>
        </w:rPr>
        <w:t xml:space="preserve"> </w:t>
      </w:r>
      <w:r w:rsidRPr="00C62A91">
        <w:rPr>
          <w:rFonts w:cs="Arial"/>
          <w:lang w:eastAsia="x-none"/>
        </w:rPr>
        <w:t xml:space="preserve">za napake </w:t>
      </w:r>
      <w:r w:rsidRPr="00C62A91">
        <w:rPr>
          <w:rFonts w:cs="Arial"/>
          <w:lang w:val="x-none" w:eastAsia="x-none"/>
        </w:rPr>
        <w:t>vgrajen</w:t>
      </w:r>
      <w:r w:rsidRPr="00C62A91">
        <w:rPr>
          <w:rFonts w:cs="Arial"/>
          <w:lang w:eastAsia="x-none"/>
        </w:rPr>
        <w:t>ega</w:t>
      </w:r>
      <w:r w:rsidRPr="00C62A91">
        <w:rPr>
          <w:rFonts w:cs="Arial"/>
          <w:lang w:val="x-none" w:eastAsia="x-none"/>
        </w:rPr>
        <w:t xml:space="preserve"> material</w:t>
      </w:r>
      <w:r w:rsidRPr="00C62A91">
        <w:rPr>
          <w:rFonts w:cs="Arial"/>
          <w:lang w:eastAsia="x-none"/>
        </w:rPr>
        <w:t>a</w:t>
      </w:r>
      <w:r w:rsidRPr="00C62A91">
        <w:rPr>
          <w:rFonts w:cs="Arial"/>
          <w:lang w:val="x-none" w:eastAsia="x-none"/>
        </w:rPr>
        <w:t>. Garancija velja od dneva končne primopredaje del.</w:t>
      </w:r>
    </w:p>
    <w:p w14:paraId="6A931C78" w14:textId="09C8A50C" w:rsidR="003A6FC2" w:rsidRPr="00C62A91" w:rsidRDefault="003A6FC2" w:rsidP="00C62A91">
      <w:pPr>
        <w:ind w:right="-2"/>
        <w:rPr>
          <w:rFonts w:cs="Arial"/>
          <w:lang w:val="x-none" w:eastAsia="x-none"/>
        </w:rPr>
      </w:pPr>
    </w:p>
    <w:p w14:paraId="27B84107"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62A36482" w14:textId="77777777" w:rsidR="00C62A91" w:rsidRPr="00C62A91" w:rsidRDefault="00C62A91" w:rsidP="00C62A91">
      <w:pPr>
        <w:ind w:right="-2"/>
        <w:rPr>
          <w:rFonts w:cs="Arial"/>
          <w:lang w:eastAsia="x-none"/>
        </w:rPr>
      </w:pPr>
      <w:r w:rsidRPr="00C62A91">
        <w:rPr>
          <w:rFonts w:cs="Arial"/>
          <w:lang w:val="x-none" w:eastAsia="x-none"/>
        </w:rPr>
        <w:t>V času garancije je izvajalec dolžan na svoje stroške in v roku, ki ga določi naročnik, odpraviti vse ugotovljene napake in pomanjkljivosti, ki bi nastale zaradi slabe izvedbe ali uporabe materiala</w:t>
      </w:r>
      <w:r w:rsidRPr="00C62A91">
        <w:rPr>
          <w:rFonts w:cs="Arial"/>
          <w:lang w:eastAsia="x-none"/>
        </w:rPr>
        <w:t xml:space="preserve"> z napako</w:t>
      </w:r>
      <w:r w:rsidRPr="00C62A91">
        <w:rPr>
          <w:rFonts w:cs="Arial"/>
          <w:lang w:val="x-none" w:eastAsia="x-none"/>
        </w:rPr>
        <w:t>. Če izvajalec pravočasno ne pristopi k reševanju reklamacije ali</w:t>
      </w:r>
      <w:r w:rsidRPr="00C62A91">
        <w:rPr>
          <w:rFonts w:cs="Arial"/>
          <w:lang w:eastAsia="x-none"/>
        </w:rPr>
        <w:t xml:space="preserve"> </w:t>
      </w:r>
      <w:r w:rsidRPr="00C62A91">
        <w:rPr>
          <w:rFonts w:cs="Arial"/>
          <w:lang w:val="x-none" w:eastAsia="x-none"/>
        </w:rPr>
        <w:t>v</w:t>
      </w:r>
      <w:r w:rsidRPr="00C62A91">
        <w:rPr>
          <w:rFonts w:cs="Arial"/>
          <w:lang w:eastAsia="x-none"/>
        </w:rPr>
        <w:t xml:space="preserve"> </w:t>
      </w:r>
      <w:r w:rsidRPr="00C62A91">
        <w:rPr>
          <w:rFonts w:cs="Arial"/>
          <w:lang w:val="x-none" w:eastAsia="x-none"/>
        </w:rPr>
        <w:t>dogovorjenem roku le-te uspešno ne odpravi</w:t>
      </w:r>
      <w:r w:rsidRPr="00C62A91">
        <w:rPr>
          <w:rFonts w:cs="Arial"/>
          <w:lang w:eastAsia="x-none"/>
        </w:rPr>
        <w:t xml:space="preserve">, </w:t>
      </w:r>
      <w:r w:rsidRPr="00C62A91">
        <w:rPr>
          <w:rFonts w:cs="Arial"/>
          <w:lang w:val="x-none" w:eastAsia="x-none"/>
        </w:rPr>
        <w:t>ima naročnik pravico to izvršiti z drugim izvajalcem na strošek izvajalca po tej pogodbi</w:t>
      </w:r>
      <w:r w:rsidRPr="00C62A91">
        <w:rPr>
          <w:rFonts w:cs="Arial"/>
          <w:lang w:eastAsia="x-none"/>
        </w:rPr>
        <w:t>. V primeru, da izvajalec stroška odprave reklamacije ne prizna oz. ne poravna, naročnik</w:t>
      </w:r>
      <w:r w:rsidRPr="00C62A91">
        <w:rPr>
          <w:rFonts w:cs="Arial"/>
          <w:lang w:val="x-none" w:eastAsia="x-none"/>
        </w:rPr>
        <w:t xml:space="preserve"> unovči finančno zavarovanje</w:t>
      </w:r>
      <w:r w:rsidRPr="00C62A91">
        <w:rPr>
          <w:rFonts w:cs="Arial"/>
          <w:lang w:eastAsia="x-none"/>
        </w:rPr>
        <w:t xml:space="preserve"> za odpravo napak v garancijskem roku do višine stroška odprave reklamacije.</w:t>
      </w:r>
    </w:p>
    <w:p w14:paraId="75E52FD8" w14:textId="065C2638" w:rsidR="00CA1B83" w:rsidRPr="00C62A91" w:rsidRDefault="00CA1B83" w:rsidP="00C62A91">
      <w:pPr>
        <w:ind w:right="-2"/>
        <w:rPr>
          <w:rFonts w:cs="Arial"/>
          <w:lang w:eastAsia="x-none"/>
        </w:rPr>
      </w:pPr>
    </w:p>
    <w:p w14:paraId="7701A3DD"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4F848FA" w14:textId="77777777" w:rsidR="00C62A91" w:rsidRPr="00C62A91" w:rsidRDefault="00C62A91" w:rsidP="00C62A91">
      <w:pPr>
        <w:ind w:right="-2"/>
        <w:rPr>
          <w:rFonts w:cs="Arial"/>
          <w:lang w:eastAsia="x-none"/>
        </w:rPr>
      </w:pPr>
      <w:r w:rsidRPr="00C62A91">
        <w:rPr>
          <w:rFonts w:cs="Arial"/>
          <w:lang w:eastAsia="x-none"/>
        </w:rPr>
        <w:t>Dokazljive stroške in š</w:t>
      </w:r>
      <w:r w:rsidRPr="00C62A91">
        <w:rPr>
          <w:rFonts w:cs="Arial"/>
          <w:lang w:val="x-none" w:eastAsia="x-none"/>
        </w:rPr>
        <w:t>kodo preko zneska, ki ga krije finančno zavarovanje</w:t>
      </w:r>
      <w:r w:rsidRPr="00C62A91">
        <w:rPr>
          <w:rFonts w:cs="Arial"/>
          <w:lang w:eastAsia="x-none"/>
        </w:rPr>
        <w:t xml:space="preserve"> </w:t>
      </w:r>
      <w:r w:rsidRPr="00C62A91">
        <w:rPr>
          <w:rFonts w:cs="Arial"/>
          <w:lang w:val="x-none" w:eastAsia="x-none"/>
        </w:rPr>
        <w:t xml:space="preserve">za odpravo napak v garancijskem roku, </w:t>
      </w:r>
      <w:r w:rsidRPr="00C62A91">
        <w:rPr>
          <w:rFonts w:cs="Arial"/>
          <w:lang w:eastAsia="x-none"/>
        </w:rPr>
        <w:t xml:space="preserve">lahko naročnik terja od izvajalca s škodnim zahtevkom in jo </w:t>
      </w:r>
      <w:r w:rsidRPr="00C62A91">
        <w:rPr>
          <w:rFonts w:cs="Arial"/>
          <w:lang w:val="x-none" w:eastAsia="x-none"/>
        </w:rPr>
        <w:t>je izvajalec dolžan poravnati naročniku v petnajstih</w:t>
      </w:r>
      <w:r w:rsidRPr="00C62A91">
        <w:rPr>
          <w:rFonts w:cs="Arial"/>
          <w:lang w:eastAsia="x-none"/>
        </w:rPr>
        <w:t xml:space="preserve"> (</w:t>
      </w:r>
      <w:r w:rsidRPr="00C62A91">
        <w:rPr>
          <w:rFonts w:cs="Arial"/>
          <w:lang w:val="x-none" w:eastAsia="x-none"/>
        </w:rPr>
        <w:t>15) dneh od izdane</w:t>
      </w:r>
      <w:r w:rsidRPr="00C62A91">
        <w:rPr>
          <w:rFonts w:cs="Arial"/>
          <w:lang w:eastAsia="x-none"/>
        </w:rPr>
        <w:t>ga</w:t>
      </w:r>
      <w:r w:rsidRPr="00C62A91">
        <w:rPr>
          <w:rFonts w:cs="Arial"/>
          <w:lang w:val="x-none" w:eastAsia="x-none"/>
        </w:rPr>
        <w:t xml:space="preserve"> </w:t>
      </w:r>
      <w:r w:rsidRPr="00C62A91">
        <w:rPr>
          <w:rFonts w:cs="Arial"/>
          <w:lang w:eastAsia="x-none"/>
        </w:rPr>
        <w:t>zahtevka</w:t>
      </w:r>
      <w:r w:rsidRPr="00C62A91">
        <w:rPr>
          <w:rFonts w:cs="Arial"/>
          <w:lang w:val="x-none" w:eastAsia="x-none"/>
        </w:rPr>
        <w:t xml:space="preserve"> s strani naročnika.</w:t>
      </w:r>
      <w:r w:rsidRPr="00C62A91">
        <w:rPr>
          <w:rFonts w:cs="Arial"/>
          <w:lang w:eastAsia="x-none"/>
        </w:rPr>
        <w:t xml:space="preserve"> V primeru zamude plačila, je naročnik upravičen tudi do zakonskih zamudnih obresti od dneva zapadlosti, do dneva dejanskega plačila.</w:t>
      </w:r>
    </w:p>
    <w:p w14:paraId="141463AF" w14:textId="77777777" w:rsidR="00C62A91" w:rsidRPr="00C62A91" w:rsidRDefault="00C62A91" w:rsidP="00C62A91">
      <w:pPr>
        <w:ind w:right="-2"/>
        <w:rPr>
          <w:rFonts w:cs="Arial"/>
          <w:lang w:eastAsia="x-none"/>
        </w:rPr>
      </w:pPr>
    </w:p>
    <w:p w14:paraId="6D40E146"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6D0F3D2D" w14:textId="77777777" w:rsidR="00C62A91" w:rsidRPr="00C62A91" w:rsidRDefault="00C62A91" w:rsidP="00C62A91">
      <w:pPr>
        <w:ind w:right="-2"/>
        <w:rPr>
          <w:rFonts w:cs="Arial"/>
          <w:lang w:eastAsia="x-none"/>
        </w:rPr>
      </w:pPr>
      <w:r w:rsidRPr="00C62A91">
        <w:rPr>
          <w:rFonts w:cs="Arial"/>
          <w:lang w:eastAsia="x-none"/>
        </w:rPr>
        <w:t xml:space="preserve">Reklamacija </w:t>
      </w:r>
      <w:r w:rsidRPr="00C62A91">
        <w:rPr>
          <w:rFonts w:cs="Arial"/>
          <w:lang w:val="x-none" w:eastAsia="x-none"/>
        </w:rPr>
        <w:t>za dela, material</w:t>
      </w:r>
      <w:r w:rsidRPr="00C62A91">
        <w:rPr>
          <w:rFonts w:cs="Arial"/>
          <w:lang w:eastAsia="x-none"/>
        </w:rPr>
        <w:t>, naprave</w:t>
      </w:r>
      <w:r w:rsidRPr="00C62A91">
        <w:rPr>
          <w:rFonts w:cs="Arial"/>
          <w:lang w:val="x-none" w:eastAsia="x-none"/>
        </w:rPr>
        <w:t xml:space="preserve"> in opremo, ki so bila pri garancijskem posegu nadomeščena</w:t>
      </w:r>
      <w:r w:rsidRPr="00C62A91">
        <w:rPr>
          <w:rFonts w:cs="Arial"/>
          <w:lang w:eastAsia="x-none"/>
        </w:rPr>
        <w:t>, se zaključi, ko izvajalec preda naročniku tudi vso potrebno dokumentacijo za nadomeščene elemente reklamacije.</w:t>
      </w:r>
    </w:p>
    <w:p w14:paraId="7CAAE633" w14:textId="77777777" w:rsidR="00C62A91" w:rsidRPr="00C62A91" w:rsidRDefault="00C62A91" w:rsidP="00C62A91">
      <w:pPr>
        <w:ind w:right="-2"/>
        <w:rPr>
          <w:rFonts w:cs="Arial"/>
          <w:lang w:eastAsia="x-none"/>
        </w:rPr>
      </w:pPr>
    </w:p>
    <w:p w14:paraId="434E204C" w14:textId="77777777" w:rsidR="00C62A91" w:rsidRPr="00C62A91" w:rsidRDefault="00C62A91" w:rsidP="00C62A91">
      <w:pPr>
        <w:keepNext/>
        <w:spacing w:before="240" w:after="60"/>
        <w:outlineLvl w:val="0"/>
        <w:rPr>
          <w:b/>
          <w:bCs/>
          <w:kern w:val="32"/>
          <w:sz w:val="24"/>
          <w:szCs w:val="24"/>
        </w:rPr>
      </w:pPr>
      <w:bookmarkStart w:id="40" w:name="_Toc94873899"/>
      <w:bookmarkStart w:id="41" w:name="_Toc127281862"/>
      <w:r w:rsidRPr="00C62A91">
        <w:rPr>
          <w:b/>
          <w:bCs/>
          <w:kern w:val="32"/>
          <w:sz w:val="24"/>
          <w:szCs w:val="24"/>
        </w:rPr>
        <w:t>FINANČNO ZAVAROVANJE ZA ODPRAVO NAPAK V GARANCIJSKEM ROKU</w:t>
      </w:r>
      <w:bookmarkEnd w:id="40"/>
      <w:bookmarkEnd w:id="41"/>
    </w:p>
    <w:p w14:paraId="2739E17F" w14:textId="77777777" w:rsidR="00C62A91" w:rsidRPr="00C62A91" w:rsidRDefault="00C62A91" w:rsidP="00C62A91">
      <w:pPr>
        <w:ind w:right="-2"/>
        <w:rPr>
          <w:rFonts w:cs="Arial"/>
          <w:b/>
        </w:rPr>
      </w:pPr>
    </w:p>
    <w:p w14:paraId="728C8F76"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568A944" w14:textId="2A9275C2" w:rsidR="00C62A91" w:rsidRPr="00C62A91" w:rsidRDefault="00C62A91" w:rsidP="00C62A91">
      <w:pPr>
        <w:ind w:right="-2"/>
        <w:rPr>
          <w:rFonts w:cs="Arial"/>
        </w:rPr>
      </w:pPr>
      <w:r w:rsidRPr="00C62A91">
        <w:rPr>
          <w:rFonts w:cs="Arial"/>
        </w:rPr>
        <w:t xml:space="preserve">Izvajalec </w:t>
      </w:r>
      <w:r w:rsidRPr="00C62A91">
        <w:rPr>
          <w:rFonts w:asciiTheme="minorHAnsi" w:hAnsiTheme="minorHAnsi" w:cstheme="minorHAnsi"/>
        </w:rPr>
        <w:t>mora kot pogoj za</w:t>
      </w:r>
      <w:r w:rsidRPr="00C62A91">
        <w:rPr>
          <w:rFonts w:cs="Arial"/>
        </w:rPr>
        <w:t xml:space="preserve"> končno primopredajo naročniku predložiti finančno zavarovanje za</w:t>
      </w:r>
      <w:r w:rsidRPr="00C62A91">
        <w:rPr>
          <w:rFonts w:cs="Arial"/>
          <w:b/>
        </w:rPr>
        <w:t xml:space="preserve"> </w:t>
      </w:r>
      <w:r w:rsidRPr="00C62A91">
        <w:rPr>
          <w:rFonts w:cs="Arial"/>
        </w:rPr>
        <w:t xml:space="preserve">odpravo napak v garancijskem roku v višini pet odstotkov (5%) končne obračunske vrednosti pogodbenih del z DDV, z veljavnostjo, ki je </w:t>
      </w:r>
      <w:r w:rsidR="006C4078">
        <w:rPr>
          <w:rFonts w:cs="Arial"/>
        </w:rPr>
        <w:t>trideset (</w:t>
      </w:r>
      <w:r w:rsidRPr="00C62A91">
        <w:rPr>
          <w:rFonts w:cs="Arial"/>
        </w:rPr>
        <w:t>30</w:t>
      </w:r>
      <w:r w:rsidR="006C4078">
        <w:rPr>
          <w:rFonts w:cs="Arial"/>
        </w:rPr>
        <w:t>)</w:t>
      </w:r>
      <w:r w:rsidRPr="00C62A91">
        <w:rPr>
          <w:rFonts w:cs="Arial"/>
        </w:rPr>
        <w:t xml:space="preserve"> dni daljša od najdaljšega s to pogodbo dogovorjenega </w:t>
      </w:r>
      <w:r w:rsidR="00D2575F">
        <w:rPr>
          <w:rFonts w:cs="Arial"/>
        </w:rPr>
        <w:t xml:space="preserve">garancijskega </w:t>
      </w:r>
      <w:r w:rsidRPr="00C62A91">
        <w:rPr>
          <w:rFonts w:cs="Arial"/>
        </w:rPr>
        <w:t xml:space="preserve">roka, in sicer v eni izmed naslednjih obliki </w:t>
      </w:r>
      <w:r w:rsidRPr="00C62A91">
        <w:rPr>
          <w:rFonts w:asciiTheme="minorHAnsi" w:hAnsiTheme="minorHAnsi" w:cstheme="minorHAnsi"/>
        </w:rPr>
        <w:t>in skladno z vzorci iz razpisne dokumentacije</w:t>
      </w:r>
      <w:r w:rsidRPr="00C62A91">
        <w:rPr>
          <w:rFonts w:cs="Arial"/>
        </w:rPr>
        <w:t>:</w:t>
      </w:r>
    </w:p>
    <w:p w14:paraId="6B3251DE" w14:textId="77777777" w:rsidR="00C62A91" w:rsidRPr="00C62A91" w:rsidRDefault="00C62A91" w:rsidP="00C62A91">
      <w:pPr>
        <w:numPr>
          <w:ilvl w:val="0"/>
          <w:numId w:val="17"/>
        </w:numPr>
      </w:pPr>
      <w:r w:rsidRPr="00C62A91">
        <w:t>bančna garancija banke ali</w:t>
      </w:r>
    </w:p>
    <w:p w14:paraId="047BAC63" w14:textId="77777777" w:rsidR="00C62A91" w:rsidRPr="00C62A91" w:rsidRDefault="00C62A91" w:rsidP="00C62A91">
      <w:pPr>
        <w:numPr>
          <w:ilvl w:val="0"/>
          <w:numId w:val="17"/>
        </w:numPr>
      </w:pPr>
      <w:r w:rsidRPr="00C62A91">
        <w:t>kavcijsko zavarovanje zavarovalnice.</w:t>
      </w:r>
    </w:p>
    <w:p w14:paraId="2ED8B0C3" w14:textId="32A48633" w:rsidR="00C62A91" w:rsidRPr="00C62A91" w:rsidRDefault="00C62A91" w:rsidP="00F97DB3">
      <w:pPr>
        <w:rPr>
          <w:rFonts w:cs="Arial"/>
        </w:rPr>
      </w:pPr>
      <w:r w:rsidRPr="00C62A91">
        <w:rPr>
          <w:rFonts w:cs="Arial"/>
        </w:rPr>
        <w:lastRenderedPageBreak/>
        <w:t xml:space="preserve">Finančno zavarovanje za odpravo napak v garancijskem roku lahko naročnik unovči v naslednjih primerih: </w:t>
      </w:r>
    </w:p>
    <w:p w14:paraId="4A01F9D6" w14:textId="77777777" w:rsidR="00C62A91" w:rsidRPr="00F97DB3" w:rsidRDefault="00C62A91" w:rsidP="00F97DB3">
      <w:pPr>
        <w:pStyle w:val="Odstavekseznama"/>
        <w:numPr>
          <w:ilvl w:val="0"/>
          <w:numId w:val="47"/>
        </w:numPr>
        <w:spacing w:line="240" w:lineRule="auto"/>
        <w:ind w:left="357" w:hanging="357"/>
        <w:rPr>
          <w:rFonts w:ascii="Arial" w:hAnsi="Arial" w:cs="Arial"/>
        </w:rPr>
      </w:pPr>
      <w:r w:rsidRPr="00F97DB3">
        <w:rPr>
          <w:rFonts w:ascii="Arial" w:hAnsi="Arial" w:cs="Arial"/>
        </w:rPr>
        <w:t xml:space="preserve">če izvajalec krši svoje pogodbene obveznosti iz naslova prevzetih garancijskih obveznosti in jamčevanja za odpravo napak; </w:t>
      </w:r>
    </w:p>
    <w:p w14:paraId="48DA6E25" w14:textId="77777777" w:rsidR="00C62A91" w:rsidRPr="00F97DB3" w:rsidRDefault="00C62A91" w:rsidP="00F97DB3">
      <w:pPr>
        <w:pStyle w:val="Odstavekseznama"/>
        <w:numPr>
          <w:ilvl w:val="0"/>
          <w:numId w:val="47"/>
        </w:numPr>
        <w:spacing w:line="240" w:lineRule="auto"/>
        <w:ind w:left="357" w:hanging="357"/>
        <w:rPr>
          <w:rFonts w:ascii="Arial" w:hAnsi="Arial" w:cs="Arial"/>
        </w:rPr>
      </w:pPr>
      <w:r w:rsidRPr="00F97DB3">
        <w:rPr>
          <w:rFonts w:ascii="Arial" w:hAnsi="Arial" w:cs="Arial"/>
        </w:rPr>
        <w:t xml:space="preserve">če izvajalec v času garancijskih in jamčevalnih roka ne bo izvajal garancijskih oz. jamčevalnih obveznosti na način, opredeljen v tej pogodbi. </w:t>
      </w:r>
    </w:p>
    <w:p w14:paraId="7EC04E64" w14:textId="77777777" w:rsidR="00C62A91" w:rsidRPr="00C62A91" w:rsidRDefault="00C62A91" w:rsidP="00C62A91">
      <w:pPr>
        <w:rPr>
          <w:rFonts w:cs="Arial"/>
        </w:rPr>
      </w:pPr>
    </w:p>
    <w:p w14:paraId="328C4113" w14:textId="77777777" w:rsidR="00C62A91" w:rsidRPr="00C62A91" w:rsidRDefault="00C62A91" w:rsidP="00C62A91">
      <w:pPr>
        <w:rPr>
          <w:rFonts w:cs="Arial"/>
        </w:rPr>
      </w:pPr>
      <w:r w:rsidRPr="00C62A91">
        <w:rPr>
          <w:rFonts w:cs="Arial"/>
        </w:rPr>
        <w:t>Naročnik finančno zavarovanje za odpravo napak v garancijskem roku praviloma unovči do višine stroškov in škode odprave napak, ki jih je imel zaradi tega, ker izvajalec po njegovem pozivu napak ni odpravil oz. v kolikor gre za unovčitev pred dejansko odpravo napak, v višini predvidenih stroškov in škode zaradi odprave napake.</w:t>
      </w:r>
    </w:p>
    <w:p w14:paraId="49A93B5C" w14:textId="77777777" w:rsidR="00C62A91" w:rsidRPr="00C62A91" w:rsidRDefault="00C62A91" w:rsidP="00C62A91">
      <w:pPr>
        <w:rPr>
          <w:rFonts w:cs="Arial"/>
        </w:rPr>
      </w:pPr>
    </w:p>
    <w:p w14:paraId="7C5720DE" w14:textId="77777777" w:rsidR="00C62A91" w:rsidRPr="00C62A91" w:rsidRDefault="00C62A91" w:rsidP="00C62A91">
      <w:pPr>
        <w:ind w:right="-2"/>
        <w:rPr>
          <w:rFonts w:cs="Arial"/>
          <w:lang w:eastAsia="x-none"/>
        </w:rPr>
      </w:pPr>
      <w:r w:rsidRPr="00C62A91">
        <w:rPr>
          <w:rFonts w:cs="Arial"/>
          <w:lang w:val="x-none" w:eastAsia="x-none"/>
        </w:rPr>
        <w:t xml:space="preserve">Izvajalec </w:t>
      </w:r>
      <w:r w:rsidRPr="00C62A91">
        <w:rPr>
          <w:rFonts w:cs="Arial"/>
          <w:lang w:eastAsia="x-none"/>
        </w:rPr>
        <w:t xml:space="preserve">mora v primeru delne unovčitve </w:t>
      </w:r>
      <w:r w:rsidRPr="00C62A91">
        <w:rPr>
          <w:rFonts w:cs="Arial"/>
          <w:lang w:val="x-none" w:eastAsia="x-none"/>
        </w:rPr>
        <w:t>finančn</w:t>
      </w:r>
      <w:r w:rsidRPr="00C62A91">
        <w:rPr>
          <w:rFonts w:cs="Arial"/>
          <w:lang w:eastAsia="x-none"/>
        </w:rPr>
        <w:t>ega</w:t>
      </w:r>
      <w:r w:rsidRPr="00C62A91">
        <w:rPr>
          <w:rFonts w:cs="Arial"/>
          <w:lang w:val="x-none" w:eastAsia="x-none"/>
        </w:rPr>
        <w:t xml:space="preserve"> zavarovanj</w:t>
      </w:r>
      <w:r w:rsidRPr="00C62A91">
        <w:rPr>
          <w:rFonts w:cs="Arial"/>
          <w:lang w:eastAsia="x-none"/>
        </w:rPr>
        <w:t xml:space="preserve">a za odpravo napak v garancijskem roku do višine stroška odprave reklamacije, naročniku predložiti </w:t>
      </w:r>
      <w:r w:rsidRPr="00C62A91">
        <w:rPr>
          <w:rFonts w:cs="Arial"/>
          <w:lang w:val="x-none" w:eastAsia="x-none"/>
        </w:rPr>
        <w:t xml:space="preserve">novo finančno zavarovanje </w:t>
      </w:r>
      <w:r w:rsidRPr="00C62A91">
        <w:rPr>
          <w:rFonts w:cs="Arial"/>
          <w:lang w:eastAsia="x-none"/>
        </w:rPr>
        <w:t>za odpravo napak v garancijskem roku v pogodbeni višini in za pogodbeno določene roke, v nasprotnem primeru naročnik unovči</w:t>
      </w:r>
      <w:r w:rsidRPr="00C62A91">
        <w:rPr>
          <w:rFonts w:cs="Arial"/>
          <w:lang w:val="x-none" w:eastAsia="x-none"/>
        </w:rPr>
        <w:t xml:space="preserve"> finančn</w:t>
      </w:r>
      <w:r w:rsidRPr="00C62A91">
        <w:rPr>
          <w:rFonts w:cs="Arial"/>
          <w:lang w:eastAsia="x-none"/>
        </w:rPr>
        <w:t>o</w:t>
      </w:r>
      <w:r w:rsidRPr="00C62A91">
        <w:rPr>
          <w:rFonts w:cs="Arial"/>
          <w:lang w:val="x-none" w:eastAsia="x-none"/>
        </w:rPr>
        <w:t xml:space="preserve"> zavarovanj</w:t>
      </w:r>
      <w:r w:rsidRPr="00C62A91">
        <w:rPr>
          <w:rFonts w:cs="Arial"/>
          <w:lang w:eastAsia="x-none"/>
        </w:rPr>
        <w:t>e za odpravo napak v garancijskem roku v celotnem preostalem delu in znesek obdrži kot pogodbeno kazen.</w:t>
      </w:r>
    </w:p>
    <w:p w14:paraId="3594ECCB" w14:textId="77777777" w:rsidR="00C62A91" w:rsidRPr="00C62A91" w:rsidRDefault="00C62A91" w:rsidP="00C62A91"/>
    <w:p w14:paraId="7E81E651" w14:textId="27348CE2" w:rsidR="00C62A91" w:rsidRPr="00F97DB3" w:rsidRDefault="00C62A91" w:rsidP="00C62A91">
      <w:pPr>
        <w:rPr>
          <w:rFonts w:cs="Arial"/>
          <w:lang w:eastAsia="x-none"/>
        </w:rPr>
      </w:pPr>
      <w:r w:rsidRPr="00C62A91">
        <w:rPr>
          <w:rFonts w:cs="Arial"/>
          <w:lang w:eastAsia="x-none"/>
        </w:rPr>
        <w:t xml:space="preserve">Če se v jamčevalnem oz. garancijskem roku odkrijejo napake, ki ne bodo odpravljene pred iztekom tega roka ali če zaradi popravila ali zamenjave pride do podaljšanja tega roka, je izvajalec dolžan predložiti podaljšanje oz. novo finančno zavarovanje </w:t>
      </w:r>
      <w:r w:rsidRPr="00C62A91">
        <w:rPr>
          <w:rFonts w:cs="Arial"/>
        </w:rPr>
        <w:t>za odpravo napak v garancijskem roku</w:t>
      </w:r>
      <w:r w:rsidRPr="00C62A91">
        <w:rPr>
          <w:rFonts w:cs="Arial"/>
          <w:lang w:eastAsia="x-none"/>
        </w:rPr>
        <w:t xml:space="preserve">, v vrednosti in vsebini kot izhaja iz tega člen, za čas, ki je potreben, da bo zagotovljena veljavnost finančnega zavarovanja najmanj 30 dni po izteku podaljšane garancije in jamčevanja. </w:t>
      </w:r>
      <w:proofErr w:type="spellStart"/>
      <w:r w:rsidRPr="00C62A91">
        <w:rPr>
          <w:rFonts w:cs="Arial"/>
          <w:lang w:eastAsia="x-none"/>
        </w:rPr>
        <w:t>Nepredložitev</w:t>
      </w:r>
      <w:proofErr w:type="spellEnd"/>
      <w:r w:rsidRPr="00C62A91">
        <w:rPr>
          <w:rFonts w:cs="Arial"/>
          <w:lang w:eastAsia="x-none"/>
        </w:rPr>
        <w:t xml:space="preserve"> novega finančnega zavarovanja najmanj 15 dni pred potekom veljavnosti predhodnega finančnega zavarovanja, je razlog za unovčitev predhodnega finančnega zavarovanja v celotnem znesku. Unovčeni znesek nadomešča instrument finančnega zavarovanja ter predstavlja jamstvo (sredstvo zavarovanja) za potencialne bodoče terjatve naročnika. Naročnik znesek zadrži in se ne obrestuje, dokler ne poteče rok, ki je predviden za nepredložen instrument zavarovanja, lahko pa ga porabi za kritje vseh stroškov, škode, ki nastane zaradi napak in za unovčitev vseh drugih terjatev, ki jih pridobi na podlagi te pogodbe zaradi kršitev izvajalca.</w:t>
      </w:r>
    </w:p>
    <w:p w14:paraId="586DA33E" w14:textId="77777777" w:rsidR="00C62A91" w:rsidRPr="00C62A91" w:rsidRDefault="00C62A91" w:rsidP="00C62A91">
      <w:pPr>
        <w:ind w:right="-2"/>
        <w:rPr>
          <w:rFonts w:cs="Arial"/>
          <w:lang w:eastAsia="x-none"/>
        </w:rPr>
      </w:pPr>
    </w:p>
    <w:p w14:paraId="011C5812" w14:textId="77777777" w:rsidR="00C62A91" w:rsidRPr="00C62A91" w:rsidRDefault="00C62A91" w:rsidP="00C62A91">
      <w:pPr>
        <w:keepNext/>
        <w:spacing w:before="240" w:after="60"/>
        <w:outlineLvl w:val="0"/>
        <w:rPr>
          <w:b/>
          <w:bCs/>
          <w:kern w:val="32"/>
          <w:sz w:val="24"/>
          <w:szCs w:val="24"/>
        </w:rPr>
      </w:pPr>
      <w:bookmarkStart w:id="42" w:name="_Toc94873900"/>
      <w:bookmarkStart w:id="43" w:name="_Toc127281863"/>
      <w:r w:rsidRPr="00C62A91">
        <w:rPr>
          <w:b/>
          <w:bCs/>
          <w:kern w:val="32"/>
          <w:sz w:val="24"/>
          <w:szCs w:val="24"/>
        </w:rPr>
        <w:t>SKRBNIKI POGODBE, POOBLAŠČENI PREDSTAVNIKI NAROČNIKA, STROKOVNEGA NADZORA NAROČNIKA, KOORDINATOR VZD IN ODGOVORNE OSEBE GRADNJE IZVAJALCA</w:t>
      </w:r>
      <w:bookmarkEnd w:id="42"/>
      <w:bookmarkEnd w:id="43"/>
    </w:p>
    <w:p w14:paraId="376B5626" w14:textId="77777777" w:rsidR="00C62A91" w:rsidRPr="00C62A91" w:rsidRDefault="00C62A91" w:rsidP="00C62A91">
      <w:pPr>
        <w:ind w:right="426"/>
        <w:rPr>
          <w:rFonts w:cs="Arial"/>
          <w:b/>
          <w:bCs/>
        </w:rPr>
      </w:pPr>
    </w:p>
    <w:p w14:paraId="2BD4BEB5"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BA4EEF6" w14:textId="77777777" w:rsidR="00C62A91" w:rsidRPr="00C62A91" w:rsidRDefault="00C62A91" w:rsidP="00C62A91">
      <w:pPr>
        <w:rPr>
          <w:rFonts w:cs="Arial"/>
        </w:rPr>
      </w:pPr>
      <w:r w:rsidRPr="00C62A91">
        <w:rPr>
          <w:rFonts w:cs="Arial"/>
        </w:rPr>
        <w:t>Podpisniki te pogodbe imenujejo naslednje pooblaščence:</w:t>
      </w:r>
    </w:p>
    <w:p w14:paraId="2170189A" w14:textId="77777777" w:rsidR="00C62A91" w:rsidRPr="00C62A91" w:rsidRDefault="00C62A91" w:rsidP="00C62A91">
      <w:pPr>
        <w:rPr>
          <w:rFonts w:cs="Arial"/>
        </w:rPr>
      </w:pPr>
    </w:p>
    <w:p w14:paraId="646C9F7D" w14:textId="77777777" w:rsidR="00C62A91" w:rsidRPr="00C62A91" w:rsidRDefault="00C62A91" w:rsidP="00C62A91">
      <w:pPr>
        <w:rPr>
          <w:rFonts w:cs="Arial"/>
          <w:b/>
          <w:i/>
        </w:rPr>
      </w:pPr>
      <w:r w:rsidRPr="00C62A91">
        <w:rPr>
          <w:rFonts w:cs="Arial"/>
          <w:b/>
          <w:i/>
        </w:rPr>
        <w:t>naročnik:</w:t>
      </w:r>
    </w:p>
    <w:tbl>
      <w:tblPr>
        <w:tblStyle w:val="Tabelamrea"/>
        <w:tblW w:w="0" w:type="auto"/>
        <w:tblInd w:w="38" w:type="dxa"/>
        <w:tblLook w:val="04A0" w:firstRow="1" w:lastRow="0" w:firstColumn="1" w:lastColumn="0" w:noHBand="0" w:noVBand="1"/>
      </w:tblPr>
      <w:tblGrid>
        <w:gridCol w:w="3983"/>
        <w:gridCol w:w="2794"/>
        <w:gridCol w:w="2245"/>
      </w:tblGrid>
      <w:tr w:rsidR="00C62A91" w:rsidRPr="00C62A91" w14:paraId="1C94DBCD" w14:textId="77777777" w:rsidTr="00F97DB3">
        <w:tc>
          <w:tcPr>
            <w:tcW w:w="3983" w:type="dxa"/>
          </w:tcPr>
          <w:p w14:paraId="362F6C8E" w14:textId="77777777" w:rsidR="00C62A91" w:rsidRPr="00C62A91" w:rsidRDefault="00C62A91" w:rsidP="00C62A91">
            <w:pPr>
              <w:jc w:val="center"/>
              <w:rPr>
                <w:rFonts w:cs="Arial"/>
                <w:b/>
              </w:rPr>
            </w:pPr>
            <w:r w:rsidRPr="00C62A91">
              <w:rPr>
                <w:rFonts w:cs="Arial"/>
                <w:b/>
              </w:rPr>
              <w:t>Imenovanje</w:t>
            </w:r>
          </w:p>
        </w:tc>
        <w:tc>
          <w:tcPr>
            <w:tcW w:w="2794" w:type="dxa"/>
          </w:tcPr>
          <w:p w14:paraId="54645DE0" w14:textId="77777777" w:rsidR="00C62A91" w:rsidRPr="00C62A91" w:rsidRDefault="00C62A91" w:rsidP="00C62A91">
            <w:pPr>
              <w:jc w:val="center"/>
              <w:rPr>
                <w:rFonts w:cs="Arial"/>
                <w:b/>
              </w:rPr>
            </w:pPr>
            <w:r w:rsidRPr="00C62A91">
              <w:rPr>
                <w:rFonts w:cs="Arial"/>
                <w:b/>
              </w:rPr>
              <w:t>Ime in priimek</w:t>
            </w:r>
          </w:p>
        </w:tc>
        <w:tc>
          <w:tcPr>
            <w:tcW w:w="2245" w:type="dxa"/>
          </w:tcPr>
          <w:p w14:paraId="29722F7F" w14:textId="77777777" w:rsidR="00C62A91" w:rsidRPr="00C62A91" w:rsidRDefault="00C62A91" w:rsidP="00C62A91">
            <w:pPr>
              <w:jc w:val="center"/>
              <w:rPr>
                <w:rFonts w:cs="Arial"/>
                <w:b/>
              </w:rPr>
            </w:pPr>
            <w:r w:rsidRPr="00C62A91">
              <w:rPr>
                <w:rFonts w:cs="Arial"/>
                <w:b/>
              </w:rPr>
              <w:t>Kontaktni podatki</w:t>
            </w:r>
          </w:p>
        </w:tc>
      </w:tr>
      <w:tr w:rsidR="00C62A91" w:rsidRPr="00C62A91" w14:paraId="3DA638D1" w14:textId="77777777" w:rsidTr="00F97DB3">
        <w:tc>
          <w:tcPr>
            <w:tcW w:w="3983" w:type="dxa"/>
          </w:tcPr>
          <w:p w14:paraId="15C117F3" w14:textId="77777777" w:rsidR="00C62A91" w:rsidRPr="00C62A91" w:rsidRDefault="00C62A91" w:rsidP="00C62A91">
            <w:pPr>
              <w:rPr>
                <w:rFonts w:cs="Arial"/>
              </w:rPr>
            </w:pPr>
            <w:r w:rsidRPr="00C62A91">
              <w:rPr>
                <w:rFonts w:cs="Arial"/>
              </w:rPr>
              <w:t>Skrbnik pogodbe / vodja projekta:</w:t>
            </w:r>
          </w:p>
        </w:tc>
        <w:tc>
          <w:tcPr>
            <w:tcW w:w="2794" w:type="dxa"/>
          </w:tcPr>
          <w:p w14:paraId="2BC07BE7" w14:textId="77777777" w:rsidR="00C62A91" w:rsidRPr="00C62A91" w:rsidRDefault="00C62A91" w:rsidP="00C62A91">
            <w:pPr>
              <w:rPr>
                <w:rFonts w:cs="Arial"/>
              </w:rPr>
            </w:pPr>
          </w:p>
        </w:tc>
        <w:tc>
          <w:tcPr>
            <w:tcW w:w="2245" w:type="dxa"/>
          </w:tcPr>
          <w:p w14:paraId="125E105B" w14:textId="77777777" w:rsidR="00C62A91" w:rsidRPr="00C62A91" w:rsidRDefault="00C62A91" w:rsidP="00C62A91">
            <w:pPr>
              <w:rPr>
                <w:rFonts w:cs="Arial"/>
              </w:rPr>
            </w:pPr>
          </w:p>
        </w:tc>
      </w:tr>
      <w:tr w:rsidR="00C62A91" w:rsidRPr="00C62A91" w14:paraId="0D682995" w14:textId="77777777" w:rsidTr="00F97DB3">
        <w:tc>
          <w:tcPr>
            <w:tcW w:w="3983" w:type="dxa"/>
          </w:tcPr>
          <w:p w14:paraId="2CDE87E3" w14:textId="77777777" w:rsidR="00C62A91" w:rsidRPr="00C62A91" w:rsidRDefault="00C62A91" w:rsidP="00C62A91">
            <w:pPr>
              <w:rPr>
                <w:rFonts w:cs="Arial"/>
              </w:rPr>
            </w:pPr>
            <w:r w:rsidRPr="00C62A91">
              <w:rPr>
                <w:rFonts w:cs="Arial"/>
              </w:rPr>
              <w:t>Namestnik vodje projekta:</w:t>
            </w:r>
          </w:p>
        </w:tc>
        <w:tc>
          <w:tcPr>
            <w:tcW w:w="2794" w:type="dxa"/>
          </w:tcPr>
          <w:p w14:paraId="700FE0C2" w14:textId="77777777" w:rsidR="00C62A91" w:rsidRPr="00C62A91" w:rsidRDefault="00C62A91" w:rsidP="00C62A91">
            <w:pPr>
              <w:rPr>
                <w:rFonts w:cs="Arial"/>
              </w:rPr>
            </w:pPr>
          </w:p>
        </w:tc>
        <w:tc>
          <w:tcPr>
            <w:tcW w:w="2245" w:type="dxa"/>
          </w:tcPr>
          <w:p w14:paraId="2C2E75C1" w14:textId="77777777" w:rsidR="00C62A91" w:rsidRPr="00C62A91" w:rsidRDefault="00C62A91" w:rsidP="00C62A91">
            <w:pPr>
              <w:rPr>
                <w:rFonts w:cs="Arial"/>
              </w:rPr>
            </w:pPr>
          </w:p>
        </w:tc>
      </w:tr>
      <w:tr w:rsidR="00C62A91" w:rsidRPr="00C62A91" w14:paraId="0977A60A" w14:textId="77777777" w:rsidTr="00F97DB3">
        <w:tc>
          <w:tcPr>
            <w:tcW w:w="3983" w:type="dxa"/>
          </w:tcPr>
          <w:p w14:paraId="1A88CB77" w14:textId="77777777" w:rsidR="00C62A91" w:rsidRPr="00C62A91" w:rsidRDefault="00C62A91" w:rsidP="00C62A91">
            <w:pPr>
              <w:rPr>
                <w:rFonts w:cs="Arial"/>
              </w:rPr>
            </w:pPr>
            <w:r w:rsidRPr="00C62A91">
              <w:rPr>
                <w:rFonts w:cs="Arial"/>
              </w:rPr>
              <w:t>Vodja nadzora:</w:t>
            </w:r>
          </w:p>
        </w:tc>
        <w:tc>
          <w:tcPr>
            <w:tcW w:w="2794" w:type="dxa"/>
          </w:tcPr>
          <w:p w14:paraId="0CF249BC" w14:textId="77777777" w:rsidR="00C62A91" w:rsidRPr="00C62A91" w:rsidRDefault="00C62A91" w:rsidP="00C62A91">
            <w:pPr>
              <w:rPr>
                <w:rFonts w:cs="Arial"/>
              </w:rPr>
            </w:pPr>
          </w:p>
        </w:tc>
        <w:tc>
          <w:tcPr>
            <w:tcW w:w="2245" w:type="dxa"/>
          </w:tcPr>
          <w:p w14:paraId="460358EF" w14:textId="77777777" w:rsidR="00C62A91" w:rsidRPr="00C62A91" w:rsidRDefault="00C62A91" w:rsidP="00C62A91">
            <w:pPr>
              <w:rPr>
                <w:rFonts w:cs="Arial"/>
              </w:rPr>
            </w:pPr>
          </w:p>
        </w:tc>
      </w:tr>
      <w:tr w:rsidR="009854B2" w:rsidRPr="00C62A91" w14:paraId="56C6281A" w14:textId="77777777" w:rsidTr="00F97DB3">
        <w:tc>
          <w:tcPr>
            <w:tcW w:w="3983" w:type="dxa"/>
          </w:tcPr>
          <w:p w14:paraId="5D9B33DC" w14:textId="2A0F0FFC" w:rsidR="009854B2" w:rsidRPr="00C62A91" w:rsidRDefault="009854B2" w:rsidP="00C62A91">
            <w:pPr>
              <w:rPr>
                <w:rFonts w:cs="Arial"/>
              </w:rPr>
            </w:pPr>
            <w:r>
              <w:rPr>
                <w:rFonts w:cs="Arial"/>
              </w:rPr>
              <w:t>Pomočnik vodje nadzora</w:t>
            </w:r>
            <w:r w:rsidR="0036403D">
              <w:rPr>
                <w:rFonts w:cs="Arial"/>
              </w:rPr>
              <w:t>:</w:t>
            </w:r>
          </w:p>
        </w:tc>
        <w:tc>
          <w:tcPr>
            <w:tcW w:w="2794" w:type="dxa"/>
          </w:tcPr>
          <w:p w14:paraId="262170AA" w14:textId="77777777" w:rsidR="009854B2" w:rsidRPr="00C62A91" w:rsidRDefault="009854B2" w:rsidP="00C62A91">
            <w:pPr>
              <w:rPr>
                <w:rFonts w:cs="Arial"/>
              </w:rPr>
            </w:pPr>
          </w:p>
        </w:tc>
        <w:tc>
          <w:tcPr>
            <w:tcW w:w="2245" w:type="dxa"/>
          </w:tcPr>
          <w:p w14:paraId="6BEBF941" w14:textId="77777777" w:rsidR="009854B2" w:rsidRPr="00C62A91" w:rsidRDefault="009854B2" w:rsidP="00C62A91">
            <w:pPr>
              <w:rPr>
                <w:rFonts w:cs="Arial"/>
              </w:rPr>
            </w:pPr>
          </w:p>
        </w:tc>
      </w:tr>
      <w:tr w:rsidR="00C62A91" w:rsidRPr="00C62A91" w14:paraId="0207AED3" w14:textId="77777777" w:rsidTr="00F97DB3">
        <w:tc>
          <w:tcPr>
            <w:tcW w:w="3983" w:type="dxa"/>
            <w:tcBorders>
              <w:bottom w:val="single" w:sz="4" w:space="0" w:color="auto"/>
            </w:tcBorders>
          </w:tcPr>
          <w:p w14:paraId="78B538CE" w14:textId="77777777" w:rsidR="00C62A91" w:rsidRPr="00C62A91" w:rsidRDefault="00C62A91" w:rsidP="00C62A91">
            <w:pPr>
              <w:rPr>
                <w:rFonts w:cs="Arial"/>
              </w:rPr>
            </w:pPr>
            <w:r w:rsidRPr="00C62A91">
              <w:rPr>
                <w:rFonts w:cs="Arial"/>
              </w:rPr>
              <w:t>Koordinator VZD:</w:t>
            </w:r>
          </w:p>
        </w:tc>
        <w:tc>
          <w:tcPr>
            <w:tcW w:w="2794" w:type="dxa"/>
            <w:tcBorders>
              <w:bottom w:val="single" w:sz="4" w:space="0" w:color="auto"/>
            </w:tcBorders>
          </w:tcPr>
          <w:p w14:paraId="5B5129C6" w14:textId="77777777" w:rsidR="00C62A91" w:rsidRPr="00C62A91" w:rsidRDefault="00C62A91" w:rsidP="00C62A91">
            <w:pPr>
              <w:rPr>
                <w:rFonts w:cs="Arial"/>
              </w:rPr>
            </w:pPr>
          </w:p>
        </w:tc>
        <w:tc>
          <w:tcPr>
            <w:tcW w:w="2245" w:type="dxa"/>
            <w:tcBorders>
              <w:bottom w:val="single" w:sz="4" w:space="0" w:color="auto"/>
            </w:tcBorders>
          </w:tcPr>
          <w:p w14:paraId="53BC8358" w14:textId="77777777" w:rsidR="00C62A91" w:rsidRPr="00C62A91" w:rsidRDefault="00C62A91" w:rsidP="00C62A91">
            <w:pPr>
              <w:rPr>
                <w:rFonts w:cs="Arial"/>
              </w:rPr>
            </w:pPr>
          </w:p>
        </w:tc>
      </w:tr>
    </w:tbl>
    <w:p w14:paraId="7BCA7EAF" w14:textId="77777777" w:rsidR="00C62A91" w:rsidRPr="00C62A91" w:rsidRDefault="00C62A91" w:rsidP="00C62A91">
      <w:pPr>
        <w:rPr>
          <w:rFonts w:cs="Arial"/>
        </w:rPr>
      </w:pPr>
    </w:p>
    <w:p w14:paraId="226AFBF6" w14:textId="77777777" w:rsidR="00C62A91" w:rsidRPr="00C62A91" w:rsidRDefault="00C62A91" w:rsidP="00C62A91">
      <w:pPr>
        <w:rPr>
          <w:rFonts w:cs="Arial"/>
          <w:b/>
          <w:i/>
        </w:rPr>
      </w:pPr>
      <w:r w:rsidRPr="00C62A91">
        <w:rPr>
          <w:rFonts w:cs="Arial"/>
          <w:b/>
          <w:i/>
        </w:rPr>
        <w:t>izvajalec:</w:t>
      </w:r>
    </w:p>
    <w:tbl>
      <w:tblPr>
        <w:tblStyle w:val="Tabelamrea"/>
        <w:tblW w:w="0" w:type="auto"/>
        <w:tblInd w:w="38" w:type="dxa"/>
        <w:tblLook w:val="04A0" w:firstRow="1" w:lastRow="0" w:firstColumn="1" w:lastColumn="0" w:noHBand="0" w:noVBand="1"/>
      </w:tblPr>
      <w:tblGrid>
        <w:gridCol w:w="3982"/>
        <w:gridCol w:w="2795"/>
        <w:gridCol w:w="2245"/>
      </w:tblGrid>
      <w:tr w:rsidR="00C62A91" w:rsidRPr="00C62A91" w14:paraId="70C38789" w14:textId="77777777" w:rsidTr="00F97DB3">
        <w:tc>
          <w:tcPr>
            <w:tcW w:w="3982" w:type="dxa"/>
          </w:tcPr>
          <w:p w14:paraId="7D50C4A3" w14:textId="77777777" w:rsidR="00C62A91" w:rsidRPr="00C62A91" w:rsidRDefault="00C62A91" w:rsidP="00C62A91">
            <w:pPr>
              <w:jc w:val="center"/>
              <w:rPr>
                <w:rFonts w:cs="Arial"/>
                <w:b/>
              </w:rPr>
            </w:pPr>
            <w:r w:rsidRPr="00C62A91">
              <w:rPr>
                <w:rFonts w:cs="Arial"/>
                <w:b/>
              </w:rPr>
              <w:t>Imenovanje</w:t>
            </w:r>
          </w:p>
        </w:tc>
        <w:tc>
          <w:tcPr>
            <w:tcW w:w="2795" w:type="dxa"/>
          </w:tcPr>
          <w:p w14:paraId="1E948ADE" w14:textId="77777777" w:rsidR="00C62A91" w:rsidRPr="00C62A91" w:rsidRDefault="00C62A91" w:rsidP="00C62A91">
            <w:pPr>
              <w:jc w:val="center"/>
              <w:rPr>
                <w:rFonts w:cs="Arial"/>
                <w:b/>
              </w:rPr>
            </w:pPr>
            <w:r w:rsidRPr="00C62A91">
              <w:rPr>
                <w:rFonts w:cs="Arial"/>
                <w:b/>
              </w:rPr>
              <w:t>Ime in priimek</w:t>
            </w:r>
          </w:p>
        </w:tc>
        <w:tc>
          <w:tcPr>
            <w:tcW w:w="2245" w:type="dxa"/>
          </w:tcPr>
          <w:p w14:paraId="43A01E9F" w14:textId="77777777" w:rsidR="00C62A91" w:rsidRPr="00C62A91" w:rsidRDefault="00C62A91" w:rsidP="00C62A91">
            <w:pPr>
              <w:jc w:val="center"/>
              <w:rPr>
                <w:rFonts w:cs="Arial"/>
                <w:b/>
              </w:rPr>
            </w:pPr>
            <w:r w:rsidRPr="00C62A91">
              <w:rPr>
                <w:rFonts w:cs="Arial"/>
                <w:b/>
              </w:rPr>
              <w:t>Kontaktni podatki</w:t>
            </w:r>
          </w:p>
        </w:tc>
      </w:tr>
      <w:tr w:rsidR="00C62A91" w:rsidRPr="00C62A91" w14:paraId="53C1BCE8" w14:textId="77777777" w:rsidTr="00F97DB3">
        <w:tc>
          <w:tcPr>
            <w:tcW w:w="3982" w:type="dxa"/>
          </w:tcPr>
          <w:p w14:paraId="18338171" w14:textId="77777777" w:rsidR="00C62A91" w:rsidRPr="00C62A91" w:rsidRDefault="00C62A91" w:rsidP="00C62A91">
            <w:pPr>
              <w:rPr>
                <w:rFonts w:cs="Arial"/>
              </w:rPr>
            </w:pPr>
            <w:r w:rsidRPr="00C62A91">
              <w:rPr>
                <w:rFonts w:cs="Arial"/>
              </w:rPr>
              <w:t>Skrbnik pogodbe / vodja projekta:</w:t>
            </w:r>
          </w:p>
        </w:tc>
        <w:tc>
          <w:tcPr>
            <w:tcW w:w="2795" w:type="dxa"/>
          </w:tcPr>
          <w:p w14:paraId="0AF98A78" w14:textId="77777777" w:rsidR="00C62A91" w:rsidRPr="00C62A91" w:rsidRDefault="00C62A91" w:rsidP="00C62A91">
            <w:pPr>
              <w:rPr>
                <w:rFonts w:cs="Arial"/>
              </w:rPr>
            </w:pPr>
          </w:p>
        </w:tc>
        <w:tc>
          <w:tcPr>
            <w:tcW w:w="2245" w:type="dxa"/>
          </w:tcPr>
          <w:p w14:paraId="2241DCD6" w14:textId="77777777" w:rsidR="00C62A91" w:rsidRPr="00C62A91" w:rsidRDefault="00C62A91" w:rsidP="00C62A91">
            <w:pPr>
              <w:rPr>
                <w:rFonts w:cs="Arial"/>
              </w:rPr>
            </w:pPr>
          </w:p>
        </w:tc>
      </w:tr>
      <w:tr w:rsidR="00C62A91" w:rsidRPr="00C62A91" w14:paraId="7CC6C2FA" w14:textId="77777777" w:rsidTr="00F97DB3">
        <w:tc>
          <w:tcPr>
            <w:tcW w:w="3982" w:type="dxa"/>
          </w:tcPr>
          <w:p w14:paraId="4A78EED7" w14:textId="77777777" w:rsidR="00C62A91" w:rsidRPr="00C62A91" w:rsidRDefault="00C62A91" w:rsidP="00C62A91">
            <w:pPr>
              <w:rPr>
                <w:rFonts w:cs="Arial"/>
              </w:rPr>
            </w:pPr>
            <w:r w:rsidRPr="00C62A91">
              <w:rPr>
                <w:rFonts w:cs="Arial"/>
              </w:rPr>
              <w:t>Vodja gradnje:</w:t>
            </w:r>
          </w:p>
        </w:tc>
        <w:tc>
          <w:tcPr>
            <w:tcW w:w="2795" w:type="dxa"/>
          </w:tcPr>
          <w:p w14:paraId="1C6F90CA" w14:textId="77777777" w:rsidR="00C62A91" w:rsidRPr="00C62A91" w:rsidRDefault="00C62A91" w:rsidP="00C62A91">
            <w:pPr>
              <w:rPr>
                <w:rFonts w:cs="Arial"/>
              </w:rPr>
            </w:pPr>
          </w:p>
        </w:tc>
        <w:tc>
          <w:tcPr>
            <w:tcW w:w="2245" w:type="dxa"/>
          </w:tcPr>
          <w:p w14:paraId="7F125152" w14:textId="77777777" w:rsidR="00C62A91" w:rsidRPr="00C62A91" w:rsidRDefault="00C62A91" w:rsidP="00C62A91">
            <w:pPr>
              <w:rPr>
                <w:rFonts w:cs="Arial"/>
              </w:rPr>
            </w:pPr>
          </w:p>
        </w:tc>
      </w:tr>
      <w:tr w:rsidR="009854B2" w:rsidRPr="00C62A91" w14:paraId="311C0D8F" w14:textId="77777777" w:rsidTr="00F97DB3">
        <w:tc>
          <w:tcPr>
            <w:tcW w:w="3982" w:type="dxa"/>
          </w:tcPr>
          <w:p w14:paraId="5331C13F" w14:textId="139228FF" w:rsidR="009854B2" w:rsidRPr="00C62A91" w:rsidRDefault="009854B2" w:rsidP="00C62A91">
            <w:pPr>
              <w:rPr>
                <w:rFonts w:cs="Arial"/>
              </w:rPr>
            </w:pPr>
            <w:r>
              <w:rPr>
                <w:rFonts w:cs="Arial"/>
              </w:rPr>
              <w:t>Pomočnik vodje gradnje:</w:t>
            </w:r>
          </w:p>
        </w:tc>
        <w:tc>
          <w:tcPr>
            <w:tcW w:w="2795" w:type="dxa"/>
          </w:tcPr>
          <w:p w14:paraId="36CF7032" w14:textId="77777777" w:rsidR="009854B2" w:rsidRPr="00C62A91" w:rsidRDefault="009854B2" w:rsidP="00C62A91">
            <w:pPr>
              <w:rPr>
                <w:rFonts w:cs="Arial"/>
              </w:rPr>
            </w:pPr>
          </w:p>
        </w:tc>
        <w:tc>
          <w:tcPr>
            <w:tcW w:w="2245" w:type="dxa"/>
          </w:tcPr>
          <w:p w14:paraId="4F0FEDA1" w14:textId="77777777" w:rsidR="009854B2" w:rsidRPr="00C62A91" w:rsidRDefault="009854B2" w:rsidP="00C62A91">
            <w:pPr>
              <w:rPr>
                <w:rFonts w:cs="Arial"/>
              </w:rPr>
            </w:pPr>
          </w:p>
        </w:tc>
      </w:tr>
      <w:tr w:rsidR="00C62A91" w:rsidRPr="00C62A91" w14:paraId="53F1FAD1" w14:textId="77777777" w:rsidTr="00F97DB3">
        <w:tc>
          <w:tcPr>
            <w:tcW w:w="3982" w:type="dxa"/>
          </w:tcPr>
          <w:p w14:paraId="71117772" w14:textId="77777777" w:rsidR="00C62A91" w:rsidRPr="00C62A91" w:rsidRDefault="00C62A91" w:rsidP="00C62A91">
            <w:pPr>
              <w:rPr>
                <w:rFonts w:cs="Arial"/>
              </w:rPr>
            </w:pPr>
            <w:r w:rsidRPr="00C62A91">
              <w:rPr>
                <w:rFonts w:cs="Arial"/>
              </w:rPr>
              <w:t>Odgovorna oseba za VZD :</w:t>
            </w:r>
          </w:p>
        </w:tc>
        <w:tc>
          <w:tcPr>
            <w:tcW w:w="2795" w:type="dxa"/>
          </w:tcPr>
          <w:p w14:paraId="46203531" w14:textId="77777777" w:rsidR="00C62A91" w:rsidRPr="00C62A91" w:rsidRDefault="00C62A91" w:rsidP="00C62A91">
            <w:pPr>
              <w:rPr>
                <w:rFonts w:cs="Arial"/>
              </w:rPr>
            </w:pPr>
          </w:p>
        </w:tc>
        <w:tc>
          <w:tcPr>
            <w:tcW w:w="2245" w:type="dxa"/>
          </w:tcPr>
          <w:p w14:paraId="5CA57E7A" w14:textId="77777777" w:rsidR="00C62A91" w:rsidRPr="00C62A91" w:rsidRDefault="00C62A91" w:rsidP="00C62A91">
            <w:pPr>
              <w:rPr>
                <w:rFonts w:cs="Arial"/>
              </w:rPr>
            </w:pPr>
          </w:p>
        </w:tc>
      </w:tr>
      <w:tr w:rsidR="00C62A91" w:rsidRPr="00C62A91" w14:paraId="614CD20C" w14:textId="77777777" w:rsidTr="00F97DB3">
        <w:tc>
          <w:tcPr>
            <w:tcW w:w="3982" w:type="dxa"/>
          </w:tcPr>
          <w:p w14:paraId="052FFE5E" w14:textId="77777777" w:rsidR="00C62A91" w:rsidRPr="00C62A91" w:rsidRDefault="00C62A91" w:rsidP="00C62A91">
            <w:pPr>
              <w:rPr>
                <w:rFonts w:cs="Arial"/>
              </w:rPr>
            </w:pPr>
            <w:r w:rsidRPr="00C62A91">
              <w:rPr>
                <w:rFonts w:cs="Arial"/>
              </w:rPr>
              <w:lastRenderedPageBreak/>
              <w:t>Namestnik odgovorne osebe za VZD :</w:t>
            </w:r>
          </w:p>
        </w:tc>
        <w:tc>
          <w:tcPr>
            <w:tcW w:w="2795" w:type="dxa"/>
          </w:tcPr>
          <w:p w14:paraId="1D3E18D8" w14:textId="77777777" w:rsidR="00C62A91" w:rsidRPr="00C62A91" w:rsidRDefault="00C62A91" w:rsidP="00C62A91">
            <w:pPr>
              <w:rPr>
                <w:rFonts w:cs="Arial"/>
              </w:rPr>
            </w:pPr>
          </w:p>
        </w:tc>
        <w:tc>
          <w:tcPr>
            <w:tcW w:w="2245" w:type="dxa"/>
          </w:tcPr>
          <w:p w14:paraId="724BCEE3" w14:textId="77777777" w:rsidR="00C62A91" w:rsidRPr="00C62A91" w:rsidRDefault="00C62A91" w:rsidP="00C62A91">
            <w:pPr>
              <w:rPr>
                <w:rFonts w:cs="Arial"/>
              </w:rPr>
            </w:pPr>
          </w:p>
        </w:tc>
      </w:tr>
    </w:tbl>
    <w:p w14:paraId="5B2312AA" w14:textId="77777777" w:rsidR="00C62A91" w:rsidRPr="00C62A91" w:rsidRDefault="00C62A91" w:rsidP="00C62A91"/>
    <w:p w14:paraId="484155D7" w14:textId="6C5F8BB7" w:rsidR="00C62A91" w:rsidRDefault="00C62A91" w:rsidP="00C62A91">
      <w:pPr>
        <w:pStyle w:val="Naslov1"/>
        <w:rPr>
          <w:rFonts w:eastAsia="Calibri"/>
          <w:lang w:eastAsia="en-US"/>
        </w:rPr>
      </w:pPr>
      <w:bookmarkStart w:id="44" w:name="_Toc94873901"/>
      <w:bookmarkStart w:id="45" w:name="_Toc127281864"/>
      <w:r w:rsidRPr="00C62A91">
        <w:rPr>
          <w:rFonts w:eastAsia="Calibri"/>
          <w:lang w:eastAsia="en-US"/>
        </w:rPr>
        <w:t>POSLOVNA SKRIVNOST</w:t>
      </w:r>
      <w:bookmarkEnd w:id="44"/>
      <w:bookmarkEnd w:id="45"/>
    </w:p>
    <w:p w14:paraId="287FCB04" w14:textId="77777777" w:rsidR="006C4078" w:rsidRPr="006C4078" w:rsidRDefault="006C4078" w:rsidP="006C4078">
      <w:pPr>
        <w:rPr>
          <w:rFonts w:eastAsia="Calibri"/>
          <w:lang w:eastAsia="en-US"/>
        </w:rPr>
      </w:pPr>
    </w:p>
    <w:p w14:paraId="6B8FEAB5" w14:textId="02E28CD4"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86E645F" w14:textId="77777777" w:rsidR="00186EE0" w:rsidRDefault="00186EE0" w:rsidP="00186EE0">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7E0D664D" w14:textId="77777777" w:rsidR="00186EE0" w:rsidRDefault="00186EE0" w:rsidP="00186EE0">
      <w:pPr>
        <w:overflowPunct w:val="0"/>
        <w:autoSpaceDE w:val="0"/>
        <w:autoSpaceDN w:val="0"/>
        <w:adjustRightInd w:val="0"/>
        <w:ind w:right="-2"/>
        <w:textAlignment w:val="baseline"/>
        <w:rPr>
          <w:rFonts w:cs="Arial"/>
        </w:rPr>
      </w:pPr>
    </w:p>
    <w:p w14:paraId="631A9759" w14:textId="77777777" w:rsidR="00186EE0" w:rsidRDefault="00186EE0" w:rsidP="00186EE0">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0E2D2972" w14:textId="77777777" w:rsidR="00186EE0" w:rsidRDefault="00186EE0" w:rsidP="00186EE0">
      <w:pPr>
        <w:overflowPunct w:val="0"/>
        <w:autoSpaceDE w:val="0"/>
        <w:autoSpaceDN w:val="0"/>
        <w:adjustRightInd w:val="0"/>
        <w:ind w:right="-2"/>
        <w:textAlignment w:val="baseline"/>
        <w:rPr>
          <w:rFonts w:cs="Arial"/>
        </w:rPr>
      </w:pPr>
    </w:p>
    <w:p w14:paraId="759BB468" w14:textId="77777777" w:rsidR="00186EE0" w:rsidRDefault="00186EE0" w:rsidP="00F97DB3">
      <w:pPr>
        <w:overflowPunct w:val="0"/>
        <w:autoSpaceDE w:val="0"/>
        <w:autoSpaceDN w:val="0"/>
        <w:adjustRightInd w:val="0"/>
        <w:textAlignment w:val="baseline"/>
        <w:rPr>
          <w:rFonts w:cs="Arial"/>
        </w:rPr>
      </w:pPr>
      <w:r>
        <w:rPr>
          <w:rFonts w:cs="Arial"/>
        </w:rPr>
        <w:t>Izvajalec se zavezuje, da bo:</w:t>
      </w:r>
    </w:p>
    <w:p w14:paraId="7164EA3F" w14:textId="77777777" w:rsidR="00186EE0" w:rsidRPr="008F75CB" w:rsidRDefault="00186EE0" w:rsidP="00F97DB3">
      <w:pPr>
        <w:pStyle w:val="Odstavekseznama"/>
        <w:numPr>
          <w:ilvl w:val="0"/>
          <w:numId w:val="44"/>
        </w:numPr>
        <w:overflowPunct w:val="0"/>
        <w:autoSpaceDE w:val="0"/>
        <w:autoSpaceDN w:val="0"/>
        <w:adjustRightInd w:val="0"/>
        <w:spacing w:line="240" w:lineRule="auto"/>
        <w:textAlignment w:val="baseline"/>
        <w:rPr>
          <w:rFonts w:ascii="Arial" w:hAnsi="Arial" w:cs="Arial"/>
        </w:rPr>
      </w:pPr>
      <w:r w:rsidRPr="008F75CB">
        <w:rPr>
          <w:rFonts w:ascii="Arial" w:hAnsi="Arial" w:cs="Arial"/>
        </w:rPr>
        <w:t>opravil vse potrebne aktivnosti, da bodo</w:t>
      </w:r>
      <w:r>
        <w:rPr>
          <w:rFonts w:ascii="Arial" w:hAnsi="Arial" w:cs="Arial"/>
        </w:rPr>
        <w:t xml:space="preserve"> 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477B6574" w14:textId="42B8221C" w:rsidR="00186EE0" w:rsidRDefault="00186EE0" w:rsidP="00F97DB3">
      <w:pPr>
        <w:pStyle w:val="Odstavekseznama"/>
        <w:numPr>
          <w:ilvl w:val="0"/>
          <w:numId w:val="44"/>
        </w:numPr>
        <w:overflowPunct w:val="0"/>
        <w:autoSpaceDE w:val="0"/>
        <w:autoSpaceDN w:val="0"/>
        <w:adjustRightInd w:val="0"/>
        <w:spacing w:line="240" w:lineRule="auto"/>
        <w:textAlignment w:val="baseline"/>
        <w:rPr>
          <w:rFonts w:ascii="Arial" w:hAnsi="Arial" w:cs="Arial"/>
        </w:rPr>
      </w:pPr>
      <w:r w:rsidRPr="008F75CB">
        <w:rPr>
          <w:rFonts w:ascii="Arial" w:hAnsi="Arial" w:cs="Arial"/>
        </w:rPr>
        <w:t>posredovane podatke uporabil samo za izvedbo te pogodbe;</w:t>
      </w:r>
    </w:p>
    <w:p w14:paraId="63EFE2A3" w14:textId="7C6F27F0" w:rsidR="00186EE0" w:rsidRPr="008F75CB" w:rsidRDefault="00186EE0" w:rsidP="00F97DB3">
      <w:pPr>
        <w:pStyle w:val="Odstavekseznama"/>
        <w:numPr>
          <w:ilvl w:val="0"/>
          <w:numId w:val="44"/>
        </w:numPr>
        <w:overflowPunct w:val="0"/>
        <w:autoSpaceDE w:val="0"/>
        <w:autoSpaceDN w:val="0"/>
        <w:adjustRightInd w:val="0"/>
        <w:spacing w:line="240" w:lineRule="auto"/>
        <w:textAlignment w:val="baseline"/>
        <w:rPr>
          <w:rFonts w:ascii="Arial" w:hAnsi="Arial" w:cs="Arial"/>
        </w:rPr>
      </w:pPr>
      <w:r w:rsidRPr="008F75CB">
        <w:rPr>
          <w:rFonts w:ascii="Arial" w:hAnsi="Arial" w:cs="Arial"/>
        </w:rPr>
        <w:t>po poteku te pogodbe naročniku vrnil ali uničil vse podatke, ki jih je od naročnika pridobil v času trajanja te pogodbe, vključujoč morebitne kopije</w:t>
      </w:r>
      <w:r>
        <w:rPr>
          <w:rFonts w:ascii="Arial" w:hAnsi="Arial" w:cs="Arial"/>
        </w:rPr>
        <w:t>.</w:t>
      </w:r>
    </w:p>
    <w:p w14:paraId="34ACE1F2" w14:textId="77777777" w:rsidR="00C62A91" w:rsidRPr="00C62A91" w:rsidRDefault="00C62A91" w:rsidP="00C62A91">
      <w:pPr>
        <w:overflowPunct w:val="0"/>
        <w:autoSpaceDE w:val="0"/>
        <w:autoSpaceDN w:val="0"/>
        <w:adjustRightInd w:val="0"/>
        <w:ind w:right="-2"/>
        <w:textAlignment w:val="baseline"/>
        <w:rPr>
          <w:rFonts w:cs="Arial"/>
        </w:rPr>
      </w:pPr>
    </w:p>
    <w:p w14:paraId="6764CAF1"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97A6606" w14:textId="60249399" w:rsidR="00186EE0" w:rsidRPr="00186EE0" w:rsidRDefault="00186EE0" w:rsidP="00186EE0">
      <w:pPr>
        <w:overflowPunct w:val="0"/>
        <w:autoSpaceDE w:val="0"/>
        <w:autoSpaceDN w:val="0"/>
        <w:adjustRightInd w:val="0"/>
        <w:ind w:right="-2"/>
        <w:textAlignment w:val="baseline"/>
        <w:rPr>
          <w:rFonts w:cs="Arial"/>
        </w:rPr>
      </w:pPr>
      <w:r w:rsidRPr="00186EE0">
        <w:rPr>
          <w:rFonts w:cs="Arial"/>
        </w:rPr>
        <w:t xml:space="preserve">Izvajalec ne sme s podatki, dokumentacijo, fotografijami in ostalim, kar pridobi v zvezi z izvajanjem te pogodbe, samovoljno operirati pri svojih nadaljnjih komercialnih in drugih aktivnostih. Izvajalec mora naročnika predhodno zaprositi za odobritev uporabe katerihkoli pridobljenih podatkov, dokumentacije, fotografij, ipd. v svojih komercialni aktivnostih. Naročnik bo materiale ocenil in če ni ovir za izdajo soglasja za uporabo materialov, bo soglasje izdal. </w:t>
      </w:r>
    </w:p>
    <w:p w14:paraId="77BD0A67" w14:textId="77777777" w:rsidR="00C62A91" w:rsidRPr="00C62A91" w:rsidRDefault="00C62A91" w:rsidP="00C62A91">
      <w:pPr>
        <w:overflowPunct w:val="0"/>
        <w:autoSpaceDE w:val="0"/>
        <w:autoSpaceDN w:val="0"/>
        <w:adjustRightInd w:val="0"/>
        <w:ind w:right="-2"/>
        <w:textAlignment w:val="baseline"/>
        <w:rPr>
          <w:rFonts w:cs="Arial"/>
        </w:rPr>
      </w:pPr>
    </w:p>
    <w:p w14:paraId="2A45106C" w14:textId="77777777" w:rsidR="00C62A91" w:rsidRPr="00C62A91" w:rsidRDefault="00C62A91" w:rsidP="00C62A91">
      <w:pPr>
        <w:keepNext/>
        <w:spacing w:before="240" w:after="60"/>
        <w:outlineLvl w:val="0"/>
        <w:rPr>
          <w:b/>
          <w:bCs/>
          <w:kern w:val="32"/>
          <w:sz w:val="24"/>
          <w:szCs w:val="24"/>
        </w:rPr>
      </w:pPr>
      <w:bookmarkStart w:id="46" w:name="_Toc94873902"/>
      <w:bookmarkStart w:id="47" w:name="_Toc127281865"/>
      <w:r w:rsidRPr="00C62A91">
        <w:rPr>
          <w:b/>
          <w:bCs/>
          <w:kern w:val="32"/>
          <w:sz w:val="24"/>
          <w:szCs w:val="24"/>
        </w:rPr>
        <w:t>AVTORSKE PRAVICE IZVAJALCA</w:t>
      </w:r>
      <w:bookmarkEnd w:id="46"/>
      <w:bookmarkEnd w:id="47"/>
    </w:p>
    <w:p w14:paraId="3693D494" w14:textId="77777777" w:rsidR="00C62A91" w:rsidRPr="00C62A91" w:rsidRDefault="00C62A91" w:rsidP="00C62A91">
      <w:pPr>
        <w:jc w:val="center"/>
        <w:rPr>
          <w:rFonts w:cs="Arial"/>
          <w:b/>
        </w:rPr>
      </w:pPr>
    </w:p>
    <w:p w14:paraId="604F0755"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18CB213" w14:textId="2FE408B1" w:rsidR="00C62A91" w:rsidRPr="00C62A91" w:rsidRDefault="00C62A91" w:rsidP="00C62A91">
      <w:pPr>
        <w:overflowPunct w:val="0"/>
        <w:autoSpaceDE w:val="0"/>
        <w:autoSpaceDN w:val="0"/>
        <w:adjustRightInd w:val="0"/>
        <w:ind w:right="-2"/>
        <w:textAlignment w:val="baseline"/>
        <w:rPr>
          <w:rFonts w:cs="Arial"/>
        </w:rPr>
      </w:pPr>
      <w:r w:rsidRPr="00C62A91">
        <w:rPr>
          <w:rFonts w:eastAsiaTheme="minorHAnsi" w:cs="Arial"/>
          <w:lang w:eastAsia="en-US"/>
        </w:rPr>
        <w:t>Vsa dokumentacija in dokumenti, ki jih izvajalec v skladu s to pogodbo pripravi za naročnika, postanejo z izročitvijo last naročnika.</w:t>
      </w:r>
    </w:p>
    <w:p w14:paraId="5D983148" w14:textId="77777777" w:rsidR="00C62A91" w:rsidRPr="00C62A91" w:rsidRDefault="00C62A91" w:rsidP="00C62A91">
      <w:pPr>
        <w:overflowPunct w:val="0"/>
        <w:autoSpaceDE w:val="0"/>
        <w:autoSpaceDN w:val="0"/>
        <w:adjustRightInd w:val="0"/>
        <w:ind w:right="-2"/>
        <w:textAlignment w:val="baseline"/>
        <w:rPr>
          <w:rFonts w:cs="Arial"/>
        </w:rPr>
      </w:pPr>
    </w:p>
    <w:p w14:paraId="32A781B5"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24FC5B6" w14:textId="7EA311AA" w:rsidR="00C62A91" w:rsidRPr="00C62A91" w:rsidRDefault="00C62A91" w:rsidP="00C62A91">
      <w:pPr>
        <w:rPr>
          <w:rFonts w:eastAsiaTheme="minorHAnsi" w:cs="Arial"/>
          <w:lang w:eastAsia="en-US"/>
        </w:rPr>
      </w:pPr>
      <w:r w:rsidRPr="00C62A91">
        <w:rPr>
          <w:rFonts w:eastAsiaTheme="minorHAnsi" w:cs="Arial"/>
          <w:lang w:eastAsia="en-US"/>
        </w:rPr>
        <w:t xml:space="preserve">Izvajalec izjavlja in jamči, da je imetnik vseh materialnih avtorskih pravic na avtorskih delih, ki nastanejo v sklopu sodelovanja na osnovi te pogodbe ter ki se prenašajo s to pogodbo, in da jih ima pravico prenašati naprej na tretje osebe. </w:t>
      </w:r>
    </w:p>
    <w:p w14:paraId="196085CD" w14:textId="77777777" w:rsidR="00C62A91" w:rsidRPr="00C62A91" w:rsidRDefault="00C62A91" w:rsidP="00C62A91">
      <w:pPr>
        <w:rPr>
          <w:rFonts w:eastAsiaTheme="minorHAnsi" w:cs="Arial"/>
          <w:lang w:eastAsia="en-US"/>
        </w:rPr>
      </w:pPr>
    </w:p>
    <w:p w14:paraId="26F9C32B" w14:textId="77777777" w:rsidR="00C62A91" w:rsidRPr="00C62A91" w:rsidRDefault="00C62A91" w:rsidP="00C62A91">
      <w:pPr>
        <w:rPr>
          <w:rFonts w:eastAsiaTheme="minorHAnsi" w:cs="Arial"/>
          <w:lang w:eastAsia="en-US"/>
        </w:rPr>
      </w:pPr>
      <w:r w:rsidRPr="00C62A91">
        <w:rPr>
          <w:rFonts w:eastAsiaTheme="minorHAnsi" w:cs="Arial"/>
          <w:lang w:eastAsia="en-US"/>
        </w:rPr>
        <w:t>Na avtorskih delih iz predhodnega odstavka izvajalec s to pogodbo na naročnika časovno in prostorsko neomejeno prenaša vse materialne avtorske pravice, zlasti pa pravico do reproduciranja, vključno s pravico do shranitve v elektronski obliki, pravico do distribuiranja, pravico do predelave (kar vključuje tako pravico do spreminjanja dela, kakor tudi pravico do vključitve avtorskega dela bodisi kot celote bodisi njegovega posameznega dela v druga avtorska dela) in pravico dajanja na voljo javnosti. Izvajalec dovoli naročniku, da prenesene materialne avtorske pravice odplačno ali neodplačno prenese naprej na tretje osebe deloma ali v celoti, in to brez dovoljenja izvajalca. Prav tako izvajalec nima nikakršnih materialnih avtorskih pravic na delih, ki nastanejo s predelavo njegovega avtorskega dela.</w:t>
      </w:r>
    </w:p>
    <w:p w14:paraId="56C11D37" w14:textId="77777777" w:rsidR="00C62A91" w:rsidRPr="00C62A91" w:rsidRDefault="00C62A91" w:rsidP="00C62A91">
      <w:pPr>
        <w:rPr>
          <w:rFonts w:eastAsiaTheme="minorHAnsi" w:cs="Arial"/>
          <w:lang w:eastAsia="en-US"/>
        </w:rPr>
      </w:pPr>
    </w:p>
    <w:p w14:paraId="498AA397" w14:textId="77777777" w:rsidR="00C62A91" w:rsidRPr="00C62A91" w:rsidRDefault="00C62A91" w:rsidP="00C62A91">
      <w:pPr>
        <w:rPr>
          <w:rFonts w:eastAsiaTheme="minorHAnsi" w:cs="Arial"/>
          <w:lang w:eastAsia="en-US"/>
        </w:rPr>
      </w:pPr>
      <w:r w:rsidRPr="00C62A91">
        <w:rPr>
          <w:rFonts w:eastAsiaTheme="minorHAnsi" w:cs="Arial"/>
          <w:lang w:eastAsia="en-US"/>
        </w:rPr>
        <w:lastRenderedPageBreak/>
        <w:t>Nadomestilo za prenos materialnih avtorskih pravic, kot je to opisano v tem členu, je zajeto v pogodbeni vrednosti oziroma cenah na enoto in zaradi prenosa materialnih avtorskih pravic izvajalec ni upravičen do nobenih dodatnih nadomestil. Šteje se, da so avtorske pravice v obsegu iz tega člena na naročnika prenesene s trenutkom izročitve avtorskega dela naročniku.</w:t>
      </w:r>
    </w:p>
    <w:p w14:paraId="2C4ADD65" w14:textId="0B9BFA8F" w:rsidR="00F27600" w:rsidRPr="00C62A91" w:rsidRDefault="00F27600" w:rsidP="00C62A91">
      <w:pPr>
        <w:rPr>
          <w:rFonts w:cs="Arial"/>
        </w:rPr>
      </w:pPr>
    </w:p>
    <w:p w14:paraId="734329B5" w14:textId="77777777" w:rsidR="00C62A91" w:rsidRPr="00C62A91" w:rsidRDefault="00C62A91" w:rsidP="00C62A91">
      <w:pPr>
        <w:keepNext/>
        <w:spacing w:before="240" w:after="60"/>
        <w:outlineLvl w:val="0"/>
        <w:rPr>
          <w:b/>
          <w:bCs/>
          <w:kern w:val="32"/>
          <w:sz w:val="24"/>
          <w:szCs w:val="24"/>
        </w:rPr>
      </w:pPr>
      <w:bookmarkStart w:id="48" w:name="_Toc94873903"/>
      <w:bookmarkStart w:id="49" w:name="_Toc127281866"/>
      <w:r w:rsidRPr="00C62A91">
        <w:rPr>
          <w:b/>
          <w:bCs/>
          <w:kern w:val="32"/>
          <w:sz w:val="24"/>
          <w:szCs w:val="24"/>
        </w:rPr>
        <w:t>PROTIKORUPCIJSKA KLAVZULA</w:t>
      </w:r>
      <w:bookmarkEnd w:id="48"/>
      <w:bookmarkEnd w:id="49"/>
    </w:p>
    <w:p w14:paraId="72A40734" w14:textId="77777777" w:rsidR="00C62A91" w:rsidRPr="00C62A91" w:rsidRDefault="00C62A91" w:rsidP="00C62A91">
      <w:pPr>
        <w:jc w:val="center"/>
        <w:rPr>
          <w:rFonts w:cs="Arial"/>
          <w:b/>
        </w:rPr>
      </w:pPr>
    </w:p>
    <w:p w14:paraId="19B538E0"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8539AE7" w14:textId="77777777" w:rsidR="00C62A91" w:rsidRPr="00C62A91" w:rsidRDefault="00C62A91" w:rsidP="00C62A91">
      <w:pPr>
        <w:rPr>
          <w:rFonts w:cs="Arial"/>
        </w:rPr>
      </w:pPr>
      <w:r w:rsidRPr="00C62A91">
        <w:rPr>
          <w:rFonts w:cs="Arial"/>
        </w:rPr>
        <w:t xml:space="preserve">Ta pogodba je nična, če kdo v imenu ali na račun druge pogodbene stranke, poslovodnemu </w:t>
      </w:r>
    </w:p>
    <w:p w14:paraId="1A6A6C3B" w14:textId="77777777" w:rsidR="00C62A91" w:rsidRPr="00C62A91" w:rsidRDefault="00C62A91" w:rsidP="00C62A91">
      <w:pPr>
        <w:rPr>
          <w:rFonts w:cs="Arial"/>
        </w:rPr>
      </w:pPr>
      <w:r w:rsidRPr="00C62A91">
        <w:rPr>
          <w:rFonts w:cs="Arial"/>
        </w:rPr>
        <w:t>osebju in/ali kateremukoli zaposlenemu pri naročniku ali posredniku organa ali organizacije iz javnega sektorja obljubi, ponudi ali da kakšno nedovoljeno korist za:</w:t>
      </w:r>
    </w:p>
    <w:p w14:paraId="7FC6E4E1" w14:textId="77777777" w:rsidR="00C62A91" w:rsidRPr="00C62A91" w:rsidRDefault="00C62A91" w:rsidP="00C62A91">
      <w:pPr>
        <w:numPr>
          <w:ilvl w:val="0"/>
          <w:numId w:val="17"/>
        </w:numPr>
        <w:rPr>
          <w:rFonts w:cs="Arial"/>
        </w:rPr>
      </w:pPr>
      <w:r w:rsidRPr="00C62A91">
        <w:rPr>
          <w:rFonts w:cs="Arial"/>
        </w:rPr>
        <w:t>pridobitev posla ali</w:t>
      </w:r>
    </w:p>
    <w:p w14:paraId="0C477697" w14:textId="77777777" w:rsidR="00C62A91" w:rsidRPr="00C62A91" w:rsidRDefault="00C62A91" w:rsidP="00C62A91">
      <w:pPr>
        <w:numPr>
          <w:ilvl w:val="0"/>
          <w:numId w:val="17"/>
        </w:numPr>
        <w:rPr>
          <w:rFonts w:cs="Arial"/>
        </w:rPr>
      </w:pPr>
      <w:r w:rsidRPr="00C62A91">
        <w:rPr>
          <w:rFonts w:cs="Arial"/>
        </w:rPr>
        <w:t>za sklenitev posla pod ugodnejšimi pogoji ali</w:t>
      </w:r>
    </w:p>
    <w:p w14:paraId="2C9D333B" w14:textId="77777777" w:rsidR="00C62A91" w:rsidRPr="00C62A91" w:rsidRDefault="00C62A91" w:rsidP="00C62A91">
      <w:pPr>
        <w:numPr>
          <w:ilvl w:val="0"/>
          <w:numId w:val="17"/>
        </w:numPr>
        <w:rPr>
          <w:rFonts w:cs="Arial"/>
        </w:rPr>
      </w:pPr>
      <w:r w:rsidRPr="00C62A91">
        <w:rPr>
          <w:rFonts w:cs="Arial"/>
        </w:rPr>
        <w:t>za opustitev dolžnega nadzora nad izvajanjem pogodbenih obveznosti ali</w:t>
      </w:r>
    </w:p>
    <w:p w14:paraId="25C33700" w14:textId="77777777" w:rsidR="00C62A91" w:rsidRPr="00C62A91" w:rsidRDefault="00C62A91" w:rsidP="00C62A91">
      <w:pPr>
        <w:numPr>
          <w:ilvl w:val="0"/>
          <w:numId w:val="17"/>
        </w:numPr>
        <w:rPr>
          <w:rFonts w:cs="Arial"/>
        </w:rPr>
      </w:pPr>
      <w:r w:rsidRPr="00C62A91">
        <w:rPr>
          <w:rFonts w:cs="Arial"/>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njegovemu predstavniku, zastopniku, posredniku.</w:t>
      </w:r>
    </w:p>
    <w:p w14:paraId="4D21C94D" w14:textId="77777777" w:rsidR="00C62A91" w:rsidRPr="00C62A91" w:rsidRDefault="00C62A91" w:rsidP="00C62A91">
      <w:pPr>
        <w:rPr>
          <w:rFonts w:cs="Arial"/>
        </w:rPr>
      </w:pPr>
    </w:p>
    <w:p w14:paraId="243461B2" w14:textId="77777777" w:rsidR="00C62A91" w:rsidRPr="00C62A91" w:rsidRDefault="00C62A91" w:rsidP="00C62A91">
      <w:pPr>
        <w:keepNext/>
        <w:spacing w:before="240" w:after="60"/>
        <w:outlineLvl w:val="0"/>
        <w:rPr>
          <w:b/>
          <w:bCs/>
          <w:kern w:val="32"/>
          <w:sz w:val="24"/>
          <w:szCs w:val="24"/>
        </w:rPr>
      </w:pPr>
      <w:bookmarkStart w:id="50" w:name="_Toc94873904"/>
      <w:bookmarkStart w:id="51" w:name="_Toc127281867"/>
      <w:r w:rsidRPr="00C62A91">
        <w:rPr>
          <w:b/>
          <w:bCs/>
          <w:kern w:val="32"/>
          <w:sz w:val="24"/>
          <w:szCs w:val="24"/>
        </w:rPr>
        <w:t>ODSTOP OD POGODBE</w:t>
      </w:r>
      <w:bookmarkEnd w:id="50"/>
      <w:bookmarkEnd w:id="51"/>
    </w:p>
    <w:p w14:paraId="0894B186" w14:textId="77777777" w:rsidR="00C62A91" w:rsidRPr="00C62A91" w:rsidRDefault="00C62A91" w:rsidP="00C62A91"/>
    <w:p w14:paraId="4B6B1C93"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6387D9CD" w14:textId="77777777" w:rsidR="00186EE0" w:rsidRPr="00186EE0" w:rsidRDefault="00186EE0" w:rsidP="00F97DB3">
      <w:pPr>
        <w:pStyle w:val="Telobesedila2"/>
        <w:spacing w:after="0" w:line="240" w:lineRule="auto"/>
        <w:rPr>
          <w:rFonts w:asciiTheme="minorHAnsi" w:hAnsiTheme="minorHAnsi" w:cstheme="minorHAnsi"/>
        </w:rPr>
      </w:pPr>
      <w:r w:rsidRPr="00186EE0">
        <w:rPr>
          <w:rFonts w:asciiTheme="minorHAnsi" w:hAnsiTheme="minorHAnsi" w:cstheme="minorHAnsi"/>
        </w:rPr>
        <w:t>V primeru, da</w:t>
      </w:r>
      <w:r w:rsidRPr="00186EE0">
        <w:rPr>
          <w:rFonts w:asciiTheme="minorHAnsi" w:hAnsiTheme="minorHAnsi" w:cstheme="minorHAnsi"/>
          <w:lang w:val="sl-SI"/>
        </w:rPr>
        <w:t xml:space="preserve"> izvajalec</w:t>
      </w:r>
      <w:r w:rsidRPr="00186EE0">
        <w:rPr>
          <w:rFonts w:asciiTheme="minorHAnsi" w:hAnsiTheme="minorHAnsi" w:cstheme="minorHAnsi"/>
        </w:rPr>
        <w:t>:</w:t>
      </w:r>
    </w:p>
    <w:p w14:paraId="6DBB8548" w14:textId="77777777" w:rsidR="00186EE0" w:rsidRPr="00186EE0" w:rsidRDefault="00186EE0" w:rsidP="00F97DB3">
      <w:pPr>
        <w:pStyle w:val="Odstavekseznama"/>
        <w:numPr>
          <w:ilvl w:val="0"/>
          <w:numId w:val="45"/>
        </w:numPr>
        <w:spacing w:line="240" w:lineRule="auto"/>
        <w:rPr>
          <w:rFonts w:asciiTheme="minorHAnsi" w:hAnsiTheme="minorHAnsi" w:cstheme="minorHAnsi"/>
        </w:rPr>
      </w:pPr>
      <w:r w:rsidRPr="00186EE0">
        <w:rPr>
          <w:rFonts w:asciiTheme="minorHAnsi" w:hAnsiTheme="minorHAnsi" w:cstheme="minorHAnsi"/>
        </w:rPr>
        <w:t>pogodbene storitve opravlja nestrokovno;</w:t>
      </w:r>
    </w:p>
    <w:p w14:paraId="4DF50601" w14:textId="77777777" w:rsidR="00186EE0" w:rsidRPr="00186EE0" w:rsidRDefault="00186EE0" w:rsidP="00F97DB3">
      <w:pPr>
        <w:pStyle w:val="Odstavekseznama"/>
        <w:numPr>
          <w:ilvl w:val="0"/>
          <w:numId w:val="45"/>
        </w:numPr>
        <w:spacing w:line="240" w:lineRule="auto"/>
        <w:rPr>
          <w:rFonts w:asciiTheme="minorHAnsi" w:hAnsiTheme="minorHAnsi" w:cstheme="minorHAnsi"/>
        </w:rPr>
      </w:pPr>
      <w:r w:rsidRPr="00186EE0">
        <w:rPr>
          <w:rFonts w:asciiTheme="minorHAnsi" w:hAnsiTheme="minorHAnsi" w:cstheme="minorHAnsi"/>
        </w:rPr>
        <w:t>katerekoli od svojih obveznosti po tej pogodbi ne izpolni tudi po dodatnem pozivu s strani naročnika;</w:t>
      </w:r>
    </w:p>
    <w:p w14:paraId="4BF42F1A" w14:textId="77777777" w:rsidR="00186EE0" w:rsidRPr="00186EE0" w:rsidRDefault="00186EE0" w:rsidP="00F97DB3">
      <w:pPr>
        <w:pStyle w:val="Odstavekseznama"/>
        <w:numPr>
          <w:ilvl w:val="0"/>
          <w:numId w:val="45"/>
        </w:numPr>
        <w:spacing w:line="240" w:lineRule="auto"/>
        <w:rPr>
          <w:rFonts w:asciiTheme="minorHAnsi" w:hAnsiTheme="minorHAnsi" w:cstheme="minorHAnsi"/>
        </w:rPr>
      </w:pPr>
      <w:r w:rsidRPr="00186EE0">
        <w:rPr>
          <w:rFonts w:asciiTheme="minorHAnsi" w:hAnsiTheme="minorHAnsi" w:cstheme="minorHAnsi"/>
        </w:rPr>
        <w:t>ne varuje poslovne skrivnosti in osebnih podatkov naročnika;</w:t>
      </w:r>
    </w:p>
    <w:p w14:paraId="71BFD102" w14:textId="38B93D7E" w:rsidR="00186EE0" w:rsidRPr="00186EE0" w:rsidRDefault="00186EE0" w:rsidP="00F97DB3">
      <w:pPr>
        <w:pStyle w:val="Odstavekseznama"/>
        <w:numPr>
          <w:ilvl w:val="0"/>
          <w:numId w:val="45"/>
        </w:numPr>
        <w:spacing w:line="240" w:lineRule="auto"/>
        <w:rPr>
          <w:rFonts w:asciiTheme="minorHAnsi" w:hAnsiTheme="minorHAnsi" w:cstheme="minorHAnsi"/>
        </w:rPr>
      </w:pPr>
      <w:r w:rsidRPr="00186EE0">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r w:rsidR="00343E87">
        <w:rPr>
          <w:rFonts w:asciiTheme="minorHAnsi" w:hAnsiTheme="minorHAnsi" w:cstheme="minorHAnsi"/>
        </w:rPr>
        <w:t>,</w:t>
      </w:r>
    </w:p>
    <w:p w14:paraId="66C22E63" w14:textId="77777777" w:rsidR="00186EE0" w:rsidRPr="004B4730" w:rsidRDefault="00186EE0" w:rsidP="00F97DB3">
      <w:pPr>
        <w:rPr>
          <w:rFonts w:asciiTheme="minorHAnsi" w:hAnsiTheme="minorHAnsi" w:cstheme="minorHAnsi"/>
        </w:rPr>
      </w:pPr>
      <w:r w:rsidRPr="00186EE0">
        <w:rPr>
          <w:rFonts w:asciiTheme="minorHAnsi" w:hAnsiTheme="minorHAnsi" w:cstheme="minorHAnsi"/>
        </w:rPr>
        <w:t xml:space="preserve">lahko naročnik odstopi od te pogodbe brez odpovednega roka in brez stroškov, povezanih z odpovedjo te pogodbe. V tem primeru je naročnik upravičen do unovčenja finančnega </w:t>
      </w:r>
      <w:r>
        <w:rPr>
          <w:rFonts w:asciiTheme="minorHAnsi" w:hAnsiTheme="minorHAnsi" w:cstheme="minorHAnsi"/>
        </w:rPr>
        <w:t>zavarovanja za dobro izvedbo pogodbenih obveznosti, kot je določeno v tej pogodbi, izvajalec</w:t>
      </w:r>
      <w:r w:rsidRPr="004B4730">
        <w:rPr>
          <w:rFonts w:asciiTheme="minorHAnsi" w:hAnsiTheme="minorHAnsi" w:cstheme="minorHAnsi"/>
        </w:rPr>
        <w:t xml:space="preserve"> </w:t>
      </w:r>
      <w:r>
        <w:rPr>
          <w:rFonts w:asciiTheme="minorHAnsi" w:hAnsiTheme="minorHAnsi" w:cstheme="minorHAnsi"/>
        </w:rPr>
        <w:t xml:space="preserve">pa je poleg pogodbene kazni </w:t>
      </w:r>
      <w:r w:rsidRPr="004B4730">
        <w:rPr>
          <w:rFonts w:asciiTheme="minorHAnsi" w:hAnsiTheme="minorHAnsi" w:cstheme="minorHAnsi"/>
        </w:rPr>
        <w:t xml:space="preserve">dolžan plačati tudi vso škodo, ki jo s svojim ravnanjem povzroči naročniku. </w:t>
      </w:r>
    </w:p>
    <w:p w14:paraId="427A8520" w14:textId="77777777" w:rsidR="00186EE0" w:rsidRPr="004B4730" w:rsidRDefault="00186EE0" w:rsidP="00186EE0">
      <w:pPr>
        <w:tabs>
          <w:tab w:val="left" w:pos="9070"/>
        </w:tabs>
        <w:ind w:right="426"/>
        <w:rPr>
          <w:rFonts w:asciiTheme="minorHAnsi" w:hAnsiTheme="minorHAnsi" w:cstheme="minorHAnsi"/>
          <w:b/>
        </w:rPr>
      </w:pPr>
    </w:p>
    <w:p w14:paraId="357F1D75" w14:textId="4717E9FE" w:rsidR="00186EE0" w:rsidRDefault="00186EE0" w:rsidP="00186EE0">
      <w:pPr>
        <w:rPr>
          <w:rFonts w:asciiTheme="minorHAnsi" w:hAnsiTheme="minorHAnsi" w:cstheme="minorHAnsi"/>
        </w:rPr>
      </w:pPr>
      <w:r>
        <w:rPr>
          <w:rFonts w:asciiTheme="minorHAnsi" w:hAnsiTheme="minorHAnsi" w:cstheme="minorHAnsi"/>
        </w:rPr>
        <w:t xml:space="preserve">Odstop učinkuje z dnem, ko </w:t>
      </w:r>
      <w:r w:rsidR="00932BA0">
        <w:rPr>
          <w:rFonts w:asciiTheme="minorHAnsi" w:hAnsiTheme="minorHAnsi" w:cstheme="minorHAnsi"/>
        </w:rPr>
        <w:t xml:space="preserve">izvajalec </w:t>
      </w:r>
      <w:r>
        <w:rPr>
          <w:rFonts w:asciiTheme="minorHAnsi" w:hAnsiTheme="minorHAnsi" w:cstheme="minorHAnsi"/>
        </w:rPr>
        <w:t>prejme pisno obvestilo naročnika o odstopu s priporočeno pošto.</w:t>
      </w:r>
    </w:p>
    <w:p w14:paraId="5199A474" w14:textId="180A26FC" w:rsidR="00C62A91" w:rsidRPr="00C62A91" w:rsidRDefault="00C62A91" w:rsidP="00C62A91"/>
    <w:p w14:paraId="0E46E975" w14:textId="2BB90E93" w:rsidR="00C62A91" w:rsidRDefault="00C62A91" w:rsidP="00C62A91">
      <w:pPr>
        <w:keepNext/>
        <w:spacing w:before="240" w:after="60"/>
        <w:outlineLvl w:val="0"/>
        <w:rPr>
          <w:b/>
          <w:bCs/>
          <w:kern w:val="32"/>
          <w:sz w:val="24"/>
          <w:szCs w:val="24"/>
        </w:rPr>
      </w:pPr>
      <w:bookmarkStart w:id="52" w:name="_Toc94873905"/>
      <w:bookmarkStart w:id="53" w:name="_Toc127281868"/>
      <w:r w:rsidRPr="00C62A91">
        <w:rPr>
          <w:b/>
          <w:bCs/>
          <w:kern w:val="32"/>
          <w:sz w:val="24"/>
          <w:szCs w:val="24"/>
        </w:rPr>
        <w:t>RAZVEZNI POGOJ</w:t>
      </w:r>
      <w:bookmarkEnd w:id="52"/>
      <w:bookmarkEnd w:id="53"/>
    </w:p>
    <w:p w14:paraId="7570E375" w14:textId="77777777" w:rsidR="00B91086" w:rsidRPr="00C62A91" w:rsidRDefault="00B91086" w:rsidP="00B91086">
      <w:pPr>
        <w:keepNext/>
        <w:outlineLvl w:val="0"/>
        <w:rPr>
          <w:b/>
          <w:bCs/>
          <w:kern w:val="32"/>
          <w:sz w:val="24"/>
          <w:szCs w:val="24"/>
        </w:rPr>
      </w:pPr>
    </w:p>
    <w:p w14:paraId="5176F5E2"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 xml:space="preserve"> člen</w:t>
      </w:r>
    </w:p>
    <w:p w14:paraId="5BC3CAC6" w14:textId="77777777" w:rsidR="00C62A91" w:rsidRPr="00C62A91" w:rsidRDefault="00C62A91" w:rsidP="00C62A91">
      <w:pPr>
        <w:rPr>
          <w:rFonts w:asciiTheme="majorHAnsi" w:hAnsiTheme="majorHAnsi" w:cstheme="majorHAnsi"/>
        </w:rPr>
      </w:pPr>
      <w:r w:rsidRPr="00C62A91">
        <w:rPr>
          <w:rFonts w:asciiTheme="majorHAnsi" w:hAnsiTheme="majorHAnsi" w:cstheme="majorHAnsi"/>
        </w:rPr>
        <w:t>Ta pogodba je sklenjena pod razveznim pogojem, ki se uresniči v primeru izpolnitve ene od naslednjih okoliščin:</w:t>
      </w:r>
    </w:p>
    <w:p w14:paraId="0146E872" w14:textId="77777777" w:rsidR="00C62A91" w:rsidRPr="00C62A91" w:rsidRDefault="00C62A91" w:rsidP="00C62A91">
      <w:pPr>
        <w:numPr>
          <w:ilvl w:val="0"/>
          <w:numId w:val="17"/>
        </w:numPr>
        <w:rPr>
          <w:rFonts w:asciiTheme="majorHAnsi" w:hAnsiTheme="majorHAnsi" w:cstheme="majorHAnsi"/>
        </w:rPr>
      </w:pPr>
      <w:r w:rsidRPr="00C62A91">
        <w:rPr>
          <w:rFonts w:asciiTheme="majorHAnsi" w:hAnsiTheme="majorHAnsi" w:cstheme="majorHAnsi"/>
        </w:rPr>
        <w:t xml:space="preserve">če bo naročnik seznanjen, da je sodišče s pravnomočno odločitvijo ugotovilo kršitev obveznosti delovne, </w:t>
      </w:r>
      <w:proofErr w:type="spellStart"/>
      <w:r w:rsidRPr="00C62A91">
        <w:rPr>
          <w:rFonts w:asciiTheme="majorHAnsi" w:hAnsiTheme="majorHAnsi" w:cstheme="majorHAnsi"/>
        </w:rPr>
        <w:t>okoljske</w:t>
      </w:r>
      <w:proofErr w:type="spellEnd"/>
      <w:r w:rsidRPr="00C62A91">
        <w:rPr>
          <w:rFonts w:asciiTheme="majorHAnsi" w:hAnsiTheme="majorHAnsi" w:cstheme="majorHAnsi"/>
        </w:rPr>
        <w:t xml:space="preserve"> ali socialne zakonodaje s strani izvajalca ali podizvajalca ali </w:t>
      </w:r>
    </w:p>
    <w:p w14:paraId="18502114" w14:textId="77777777" w:rsidR="00C62A91" w:rsidRPr="00C62A91" w:rsidRDefault="00C62A91" w:rsidP="00C62A91">
      <w:pPr>
        <w:numPr>
          <w:ilvl w:val="0"/>
          <w:numId w:val="17"/>
        </w:numPr>
        <w:rPr>
          <w:rFonts w:asciiTheme="majorHAnsi" w:hAnsiTheme="majorHAnsi" w:cstheme="majorHAnsi"/>
        </w:rPr>
      </w:pPr>
      <w:r w:rsidRPr="00C62A91">
        <w:rPr>
          <w:rFonts w:asciiTheme="majorHAnsi" w:hAnsiTheme="majorHAnsi" w:cstheme="majorHAnsi"/>
        </w:rPr>
        <w:t>če bo naročnik seznanjen, da je pristojni državni organ pri izvajalcu ali podizvajalcu v času izvajanja pogodbe ugotovil najmanj dve kršitvi v zvezi s:</w:t>
      </w:r>
    </w:p>
    <w:p w14:paraId="5511B091" w14:textId="77777777" w:rsidR="00C62A91" w:rsidRPr="00C62A91" w:rsidRDefault="00C62A91" w:rsidP="00C62A91">
      <w:pPr>
        <w:numPr>
          <w:ilvl w:val="0"/>
          <w:numId w:val="36"/>
        </w:numPr>
        <w:contextualSpacing/>
        <w:rPr>
          <w:rFonts w:asciiTheme="majorHAnsi" w:eastAsia="Calibri" w:hAnsiTheme="majorHAnsi" w:cstheme="majorHAnsi"/>
          <w:lang w:eastAsia="en-US"/>
        </w:rPr>
      </w:pPr>
      <w:r w:rsidRPr="00C62A91">
        <w:rPr>
          <w:rFonts w:asciiTheme="majorHAnsi" w:eastAsia="Calibri" w:hAnsiTheme="majorHAnsi" w:cstheme="majorHAnsi"/>
          <w:lang w:eastAsia="en-US"/>
        </w:rPr>
        <w:t xml:space="preserve">plačilom za delo, </w:t>
      </w:r>
    </w:p>
    <w:p w14:paraId="22AF87C7" w14:textId="77777777" w:rsidR="00C62A91" w:rsidRPr="00C62A91" w:rsidRDefault="00C62A91" w:rsidP="00C62A91">
      <w:pPr>
        <w:numPr>
          <w:ilvl w:val="0"/>
          <w:numId w:val="36"/>
        </w:numPr>
        <w:contextualSpacing/>
        <w:rPr>
          <w:rFonts w:asciiTheme="majorHAnsi" w:eastAsia="Calibri" w:hAnsiTheme="majorHAnsi" w:cstheme="majorHAnsi"/>
          <w:lang w:eastAsia="en-US"/>
        </w:rPr>
      </w:pPr>
      <w:r w:rsidRPr="00C62A91">
        <w:rPr>
          <w:rFonts w:asciiTheme="majorHAnsi" w:eastAsia="Calibri" w:hAnsiTheme="majorHAnsi" w:cstheme="majorHAnsi"/>
          <w:lang w:eastAsia="en-US"/>
        </w:rPr>
        <w:t xml:space="preserve">delovnim časom, </w:t>
      </w:r>
    </w:p>
    <w:p w14:paraId="42F89809" w14:textId="77777777" w:rsidR="00C62A91" w:rsidRPr="00C62A91" w:rsidRDefault="00C62A91" w:rsidP="00C62A91">
      <w:pPr>
        <w:numPr>
          <w:ilvl w:val="0"/>
          <w:numId w:val="36"/>
        </w:numPr>
        <w:contextualSpacing/>
        <w:rPr>
          <w:rFonts w:asciiTheme="majorHAnsi" w:eastAsia="Calibri" w:hAnsiTheme="majorHAnsi" w:cstheme="majorHAnsi"/>
          <w:lang w:eastAsia="en-US"/>
        </w:rPr>
      </w:pPr>
      <w:r w:rsidRPr="00C62A91">
        <w:rPr>
          <w:rFonts w:asciiTheme="majorHAnsi" w:eastAsia="Calibri" w:hAnsiTheme="majorHAnsi" w:cstheme="majorHAnsi"/>
          <w:lang w:eastAsia="en-US"/>
        </w:rPr>
        <w:lastRenderedPageBreak/>
        <w:t xml:space="preserve">počitki, </w:t>
      </w:r>
    </w:p>
    <w:p w14:paraId="55ED7AB1" w14:textId="77777777" w:rsidR="00C62A91" w:rsidRPr="00C62A91" w:rsidRDefault="00C62A91" w:rsidP="00C62A91">
      <w:pPr>
        <w:numPr>
          <w:ilvl w:val="0"/>
          <w:numId w:val="38"/>
        </w:numPr>
        <w:contextualSpacing/>
        <w:rPr>
          <w:rFonts w:asciiTheme="majorHAnsi" w:eastAsia="Calibri" w:hAnsiTheme="majorHAnsi" w:cstheme="majorBidi"/>
          <w:lang w:eastAsia="en-US"/>
        </w:rPr>
      </w:pPr>
      <w:r w:rsidRPr="00C62A91">
        <w:rPr>
          <w:rFonts w:asciiTheme="majorHAnsi" w:eastAsia="Calibri" w:hAnsiTheme="majorHAnsi" w:cstheme="majorBidi"/>
          <w:lang w:eastAsia="en-US"/>
        </w:rPr>
        <w:t>opravljanjem dela na podlagi pogodb civilnega prava kljub obstoju elementov delovnega razmerja ali v zvezi z zaposlovanjem na črno in za kateri mu je bila s pravnomočno odločitvijo ali več pravnomočnimi odločitvami izrečena globa za prekršek. 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Razvezni pogoj se uresniči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288C7F2" w14:textId="77777777" w:rsidR="00C62A91" w:rsidRPr="00C62A91" w:rsidRDefault="00C62A91" w:rsidP="00C62A91">
      <w:pPr>
        <w:rPr>
          <w:rFonts w:asciiTheme="majorHAnsi" w:hAnsiTheme="majorHAnsi" w:cstheme="majorHAnsi"/>
        </w:rPr>
      </w:pPr>
    </w:p>
    <w:p w14:paraId="246B5B1E" w14:textId="77777777" w:rsidR="00C62A91" w:rsidRPr="00C62A91" w:rsidRDefault="00C62A91" w:rsidP="00C62A91">
      <w:pPr>
        <w:rPr>
          <w:rFonts w:asciiTheme="majorHAnsi" w:hAnsiTheme="majorHAnsi" w:cstheme="majorHAnsi"/>
        </w:rPr>
      </w:pPr>
      <w:r w:rsidRPr="00C62A91">
        <w:rPr>
          <w:rFonts w:asciiTheme="majorHAnsi" w:hAnsiTheme="majorHAnsi" w:cstheme="majorHAnsi"/>
        </w:rPr>
        <w:t>V primeru izpolnitve okoliščine in pogojev iz prejšnjega odstavka se šteje, da je pogodba razvezana z dnem sklenitve nove pogodbe o izvedbi javnega naročila za predmetno naročilo. O datumu sklenitve nove pogodbe bo naročnik obvestil izvajalca.</w:t>
      </w:r>
    </w:p>
    <w:p w14:paraId="45935D53" w14:textId="77777777" w:rsidR="00C62A91" w:rsidRPr="00C62A91" w:rsidRDefault="00C62A91" w:rsidP="00C62A91">
      <w:pPr>
        <w:rPr>
          <w:rFonts w:asciiTheme="majorHAnsi" w:hAnsiTheme="majorHAnsi" w:cstheme="majorHAnsi"/>
        </w:rPr>
      </w:pPr>
    </w:p>
    <w:p w14:paraId="4170014F" w14:textId="77777777" w:rsidR="00C62A91" w:rsidRPr="00C62A91" w:rsidRDefault="00C62A91" w:rsidP="00C62A91">
      <w:pPr>
        <w:rPr>
          <w:rFonts w:asciiTheme="majorHAnsi" w:hAnsiTheme="majorHAnsi" w:cstheme="majorHAnsi"/>
        </w:rPr>
      </w:pPr>
      <w:r w:rsidRPr="00C62A91">
        <w:rPr>
          <w:rFonts w:asciiTheme="majorHAnsi" w:hAnsiTheme="majorHAnsi" w:cstheme="majorHAnsi"/>
        </w:rPr>
        <w:t>Če naročnik v roku 30 dni od seznanitve s kršitvijo ne začne novega postopka javnega naročila, se šteje, da je pogodba razvezana trideseti dan od seznanitve s kršitvijo.</w:t>
      </w:r>
    </w:p>
    <w:p w14:paraId="00EF0A78" w14:textId="77777777" w:rsidR="00C62A91" w:rsidRPr="00C62A91" w:rsidRDefault="00C62A91" w:rsidP="00C62A91">
      <w:pPr>
        <w:rPr>
          <w:rFonts w:asciiTheme="majorHAnsi" w:hAnsiTheme="majorHAnsi" w:cstheme="majorHAnsi"/>
        </w:rPr>
      </w:pPr>
    </w:p>
    <w:p w14:paraId="6D715E1B" w14:textId="77777777" w:rsidR="00C62A91" w:rsidRPr="00C62A91" w:rsidRDefault="00C62A91" w:rsidP="00C62A91">
      <w:pPr>
        <w:keepNext/>
        <w:spacing w:before="240" w:after="60"/>
        <w:outlineLvl w:val="0"/>
        <w:rPr>
          <w:b/>
          <w:bCs/>
          <w:kern w:val="32"/>
          <w:sz w:val="24"/>
          <w:szCs w:val="24"/>
        </w:rPr>
      </w:pPr>
      <w:bookmarkStart w:id="54" w:name="_Toc94873906"/>
      <w:bookmarkStart w:id="55" w:name="_Toc127281869"/>
      <w:r w:rsidRPr="00C62A91">
        <w:rPr>
          <w:b/>
          <w:bCs/>
          <w:kern w:val="32"/>
          <w:sz w:val="24"/>
          <w:szCs w:val="24"/>
        </w:rPr>
        <w:t>PREHODNA IN KONČNA DOLOČILA</w:t>
      </w:r>
      <w:bookmarkEnd w:id="54"/>
      <w:bookmarkEnd w:id="55"/>
    </w:p>
    <w:p w14:paraId="31341AB6" w14:textId="77777777" w:rsidR="00C62A91" w:rsidRPr="00C62A91" w:rsidRDefault="00C62A91" w:rsidP="00C62A91"/>
    <w:p w14:paraId="36F18286"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2A513BA" w14:textId="41817FDE" w:rsidR="00CA1B83" w:rsidRPr="00F27600" w:rsidRDefault="00186EE0" w:rsidP="00F27600">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blagovnih rezervah in drugih </w:t>
      </w:r>
      <w:r>
        <w:rPr>
          <w:rFonts w:ascii="Arial" w:hAnsi="Arial" w:cs="Arial"/>
          <w:b w:val="0"/>
          <w:color w:val="auto"/>
          <w:sz w:val="22"/>
          <w:szCs w:val="22"/>
        </w:rPr>
        <w:t xml:space="preserve">v Republiki Sloveniji </w:t>
      </w:r>
      <w:r w:rsidRPr="008E036E">
        <w:rPr>
          <w:rFonts w:ascii="Arial" w:hAnsi="Arial" w:cs="Arial"/>
          <w:b w:val="0"/>
          <w:color w:val="auto"/>
          <w:sz w:val="22"/>
          <w:szCs w:val="22"/>
        </w:rPr>
        <w:t>veljavnih predpisov.</w:t>
      </w:r>
    </w:p>
    <w:p w14:paraId="4463D1C3" w14:textId="77777777" w:rsidR="00C62A91" w:rsidRPr="00C62A91" w:rsidRDefault="00C62A91" w:rsidP="00C62A91"/>
    <w:p w14:paraId="4472F39E"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D06AE46" w14:textId="64EFD9A1" w:rsidR="00186EE0" w:rsidRPr="008E036E" w:rsidRDefault="00186EE0" w:rsidP="00186EE0">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w:t>
      </w:r>
      <w:r>
        <w:rPr>
          <w:rFonts w:cs="Arial"/>
        </w:rPr>
        <w:t>li sporazumno. V primeru, da do</w:t>
      </w:r>
      <w:r w:rsidR="00F55ABE">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496C2A18" w14:textId="77777777" w:rsidR="00C62A91" w:rsidRPr="00C62A91" w:rsidRDefault="00C62A91" w:rsidP="00C62A91">
      <w:pPr>
        <w:rPr>
          <w:rFonts w:cs="Arial"/>
        </w:rPr>
      </w:pPr>
    </w:p>
    <w:p w14:paraId="5597B95A"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6024875E" w14:textId="24DDD552" w:rsidR="00C62A91" w:rsidRPr="00F97DB3" w:rsidRDefault="00C62A91" w:rsidP="00C62A91">
      <w:pPr>
        <w:rPr>
          <w:rFonts w:cs="Arial"/>
          <w:i/>
          <w:sz w:val="18"/>
          <w:szCs w:val="18"/>
        </w:rPr>
      </w:pPr>
      <w:r w:rsidRPr="00F97DB3">
        <w:rPr>
          <w:rFonts w:cs="Arial"/>
        </w:rPr>
        <w:t xml:space="preserve">Pogodba je podpisana v </w:t>
      </w:r>
      <w:r w:rsidR="00F97DB3" w:rsidRPr="00F97DB3">
        <w:rPr>
          <w:rFonts w:cs="Arial"/>
        </w:rPr>
        <w:t>dveh</w:t>
      </w:r>
      <w:r w:rsidRPr="00F97DB3">
        <w:rPr>
          <w:rFonts w:cs="Arial"/>
        </w:rPr>
        <w:t xml:space="preserve"> (</w:t>
      </w:r>
      <w:r w:rsidR="00F97DB3" w:rsidRPr="00F97DB3">
        <w:rPr>
          <w:rFonts w:cs="Arial"/>
        </w:rPr>
        <w:t>2</w:t>
      </w:r>
      <w:r w:rsidRPr="00F97DB3">
        <w:rPr>
          <w:rFonts w:cs="Arial"/>
        </w:rPr>
        <w:t xml:space="preserve">) originalnih izvodih, tako da vsaka pogodbena stranka prejme po </w:t>
      </w:r>
      <w:r w:rsidR="00F97DB3" w:rsidRPr="00F97DB3">
        <w:rPr>
          <w:rFonts w:cs="Arial"/>
        </w:rPr>
        <w:t>en</w:t>
      </w:r>
      <w:r w:rsidRPr="00F97DB3">
        <w:rPr>
          <w:rFonts w:cs="Arial"/>
        </w:rPr>
        <w:t xml:space="preserve"> (</w:t>
      </w:r>
      <w:r w:rsidR="00F97DB3" w:rsidRPr="00F97DB3">
        <w:rPr>
          <w:rFonts w:cs="Arial"/>
        </w:rPr>
        <w:t>1</w:t>
      </w:r>
      <w:r w:rsidRPr="00F97DB3">
        <w:rPr>
          <w:rFonts w:cs="Arial"/>
        </w:rPr>
        <w:t>) originaln</w:t>
      </w:r>
      <w:r w:rsidR="00F97DB3" w:rsidRPr="00F97DB3">
        <w:rPr>
          <w:rFonts w:cs="Arial"/>
        </w:rPr>
        <w:t>i</w:t>
      </w:r>
      <w:r w:rsidRPr="00F97DB3">
        <w:rPr>
          <w:rFonts w:cs="Arial"/>
        </w:rPr>
        <w:t xml:space="preserve"> izvod.</w:t>
      </w:r>
      <w:r w:rsidR="00343E87" w:rsidRPr="00F97DB3">
        <w:rPr>
          <w:rFonts w:cs="Arial"/>
        </w:rPr>
        <w:t xml:space="preserve"> </w:t>
      </w:r>
    </w:p>
    <w:p w14:paraId="746A180F" w14:textId="77777777" w:rsidR="00C62A91" w:rsidRPr="00C62A91" w:rsidRDefault="00C62A91" w:rsidP="00C62A91">
      <w:pPr>
        <w:jc w:val="center"/>
        <w:rPr>
          <w:rFonts w:cs="Arial"/>
          <w:b/>
          <w:bCs/>
        </w:rPr>
      </w:pPr>
    </w:p>
    <w:p w14:paraId="2529DB68" w14:textId="77777777" w:rsidR="00C62A91" w:rsidRPr="00C62A91" w:rsidRDefault="00C62A91" w:rsidP="00C62A91">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 xml:space="preserve">člen </w:t>
      </w:r>
    </w:p>
    <w:p w14:paraId="228B18F5" w14:textId="40A8E70C" w:rsidR="00C62A91" w:rsidRPr="00F97DB3" w:rsidRDefault="00C62A91" w:rsidP="00C62A91">
      <w:pPr>
        <w:rPr>
          <w:rFonts w:cs="Arial"/>
        </w:rPr>
      </w:pPr>
      <w:r w:rsidRPr="00F97DB3">
        <w:rPr>
          <w:rFonts w:cs="Arial"/>
        </w:rPr>
        <w:t xml:space="preserve">Pogodba je sklenjena in veljavna z dnem podpisa obeh pogodbenih strank </w:t>
      </w:r>
      <w:r w:rsidRPr="00F97DB3">
        <w:rPr>
          <w:rFonts w:asciiTheme="minorHAnsi" w:hAnsiTheme="minorHAnsi" w:cstheme="minorHAnsi"/>
        </w:rPr>
        <w:t xml:space="preserve">in </w:t>
      </w:r>
      <w:r w:rsidRPr="00F97DB3">
        <w:rPr>
          <w:rFonts w:cs="Arial"/>
        </w:rPr>
        <w:t xml:space="preserve">stopi v veljavo </w:t>
      </w:r>
      <w:r w:rsidRPr="00F97DB3">
        <w:rPr>
          <w:rFonts w:asciiTheme="minorHAnsi" w:hAnsiTheme="minorHAnsi" w:cstheme="minorHAnsi"/>
        </w:rPr>
        <w:t xml:space="preserve">pod </w:t>
      </w:r>
      <w:proofErr w:type="spellStart"/>
      <w:r w:rsidRPr="00F97DB3">
        <w:rPr>
          <w:rFonts w:asciiTheme="minorHAnsi" w:hAnsiTheme="minorHAnsi" w:cstheme="minorHAnsi"/>
        </w:rPr>
        <w:t>odložnim</w:t>
      </w:r>
      <w:proofErr w:type="spellEnd"/>
      <w:r w:rsidRPr="00F97DB3">
        <w:rPr>
          <w:rFonts w:asciiTheme="minorHAnsi" w:hAnsiTheme="minorHAnsi" w:cstheme="minorHAnsi"/>
        </w:rPr>
        <w:t xml:space="preserve"> pogojem predložitve finančnega zavarovanja za dobro izvedbo pogodbenih obveznosti</w:t>
      </w:r>
      <w:r w:rsidRPr="00F97DB3">
        <w:rPr>
          <w:rFonts w:cs="Arial"/>
        </w:rPr>
        <w:t xml:space="preserve">. </w:t>
      </w:r>
    </w:p>
    <w:p w14:paraId="0E572556" w14:textId="77777777" w:rsidR="00C62A91" w:rsidRPr="00C62A91" w:rsidRDefault="00C62A91" w:rsidP="00C62A91">
      <w:pPr>
        <w:rPr>
          <w:rFonts w:cs="Arial"/>
        </w:rPr>
      </w:pPr>
    </w:p>
    <w:p w14:paraId="4040059F" w14:textId="0EC2569C" w:rsidR="00C62A91" w:rsidRDefault="00C62A91" w:rsidP="00C62A91">
      <w:r w:rsidRPr="00C62A91">
        <w:t>Pogodba velja do izpolnitve vseh obveznosti s strani pogodbenih strank.</w:t>
      </w:r>
    </w:p>
    <w:p w14:paraId="508156DE" w14:textId="77777777" w:rsidR="009A27CE" w:rsidRPr="00C62A91" w:rsidRDefault="009A27CE" w:rsidP="00C62A91">
      <w:pPr>
        <w:rPr>
          <w:rFonts w:ascii="Calibri" w:hAnsi="Calibr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C62A91" w:rsidRPr="00C62A91" w14:paraId="37E9BC5D" w14:textId="77777777" w:rsidTr="00005DA6">
        <w:trPr>
          <w:trHeight w:val="1076"/>
        </w:trPr>
        <w:tc>
          <w:tcPr>
            <w:tcW w:w="4428" w:type="dxa"/>
          </w:tcPr>
          <w:p w14:paraId="73247322" w14:textId="77777777" w:rsidR="00C62A91" w:rsidRPr="00C62A91" w:rsidRDefault="00C62A91" w:rsidP="00C62A91">
            <w:pPr>
              <w:jc w:val="center"/>
              <w:rPr>
                <w:rFonts w:cs="Arial"/>
              </w:rPr>
            </w:pPr>
            <w:r w:rsidRPr="00C62A91">
              <w:rPr>
                <w:rFonts w:cs="Arial"/>
              </w:rPr>
              <w:t>IZVAJALEC</w:t>
            </w:r>
          </w:p>
          <w:p w14:paraId="5861DF67" w14:textId="77777777" w:rsidR="00C62A91" w:rsidRPr="00C62A91" w:rsidRDefault="00C62A91" w:rsidP="00C62A91">
            <w:pPr>
              <w:jc w:val="center"/>
              <w:rPr>
                <w:rFonts w:cs="Arial"/>
              </w:rPr>
            </w:pPr>
          </w:p>
          <w:p w14:paraId="3DC45C98" w14:textId="77777777" w:rsidR="00C62A91" w:rsidRPr="00C62A91" w:rsidRDefault="00C62A91" w:rsidP="00C62A91">
            <w:pPr>
              <w:jc w:val="center"/>
              <w:rPr>
                <w:rFonts w:cs="Arial"/>
              </w:rPr>
            </w:pPr>
            <w:r w:rsidRPr="00C62A91">
              <w:rPr>
                <w:rFonts w:cs="Arial"/>
              </w:rPr>
              <w:t>…………………………..</w:t>
            </w:r>
          </w:p>
          <w:p w14:paraId="3120F575" w14:textId="77777777" w:rsidR="00C62A91" w:rsidRPr="00C62A91" w:rsidRDefault="00C62A91" w:rsidP="00C62A91">
            <w:pPr>
              <w:jc w:val="center"/>
              <w:rPr>
                <w:rFonts w:cs="Arial"/>
              </w:rPr>
            </w:pPr>
            <w:r w:rsidRPr="00C62A91">
              <w:rPr>
                <w:rFonts w:cs="Arial"/>
              </w:rPr>
              <w:t>direktor</w:t>
            </w:r>
          </w:p>
        </w:tc>
        <w:tc>
          <w:tcPr>
            <w:tcW w:w="4784" w:type="dxa"/>
          </w:tcPr>
          <w:p w14:paraId="587552DC" w14:textId="77777777" w:rsidR="00C62A91" w:rsidRPr="00C62A91" w:rsidRDefault="00C62A91" w:rsidP="00C62A91">
            <w:pPr>
              <w:jc w:val="center"/>
              <w:rPr>
                <w:rFonts w:cs="Arial"/>
              </w:rPr>
            </w:pPr>
            <w:r w:rsidRPr="00C62A91">
              <w:rPr>
                <w:rFonts w:cs="Arial"/>
              </w:rPr>
              <w:t>NAROČNIK</w:t>
            </w:r>
          </w:p>
          <w:p w14:paraId="27F89518" w14:textId="77777777" w:rsidR="00C62A91" w:rsidRPr="00C62A91" w:rsidRDefault="00C62A91" w:rsidP="00C62A91">
            <w:pPr>
              <w:jc w:val="center"/>
              <w:rPr>
                <w:rFonts w:cs="Arial"/>
              </w:rPr>
            </w:pPr>
          </w:p>
          <w:p w14:paraId="067C8507" w14:textId="77777777" w:rsidR="00C62A91" w:rsidRPr="00F97DB3" w:rsidRDefault="00C62A91" w:rsidP="00C62A91">
            <w:pPr>
              <w:jc w:val="center"/>
              <w:rPr>
                <w:rFonts w:cs="Arial"/>
              </w:rPr>
            </w:pPr>
            <w:r w:rsidRPr="00F97DB3">
              <w:rPr>
                <w:rFonts w:cs="Arial"/>
              </w:rPr>
              <w:t>mag. Andrej KUŽNER</w:t>
            </w:r>
          </w:p>
          <w:p w14:paraId="7207FFB5" w14:textId="77777777" w:rsidR="00C62A91" w:rsidRPr="00C62A91" w:rsidRDefault="00C62A91" w:rsidP="00C62A91">
            <w:pPr>
              <w:jc w:val="center"/>
              <w:rPr>
                <w:rFonts w:cs="Arial"/>
              </w:rPr>
            </w:pPr>
            <w:r w:rsidRPr="00F97DB3">
              <w:rPr>
                <w:rFonts w:cs="Arial"/>
              </w:rPr>
              <w:t>v. d. direktorja</w:t>
            </w:r>
          </w:p>
        </w:tc>
      </w:tr>
      <w:tr w:rsidR="00C62A91" w:rsidRPr="00C62A91" w14:paraId="3AC41043" w14:textId="77777777" w:rsidTr="00005DA6">
        <w:tc>
          <w:tcPr>
            <w:tcW w:w="4428" w:type="dxa"/>
          </w:tcPr>
          <w:p w14:paraId="1CEC0E22" w14:textId="77777777" w:rsidR="00C62A91" w:rsidRPr="00C62A91" w:rsidRDefault="00C62A91" w:rsidP="00C62A91">
            <w:pPr>
              <w:jc w:val="center"/>
              <w:rPr>
                <w:rFonts w:cs="Arial"/>
              </w:rPr>
            </w:pPr>
          </w:p>
          <w:p w14:paraId="26E6F9BB" w14:textId="77777777" w:rsidR="00C62A91" w:rsidRPr="00C62A91" w:rsidRDefault="00C62A91" w:rsidP="00C62A91">
            <w:pPr>
              <w:jc w:val="center"/>
              <w:rPr>
                <w:rFonts w:cs="Arial"/>
              </w:rPr>
            </w:pPr>
          </w:p>
          <w:p w14:paraId="06074A70" w14:textId="77777777" w:rsidR="00C62A91" w:rsidRPr="00C62A91" w:rsidRDefault="00C62A91" w:rsidP="00C62A91">
            <w:pPr>
              <w:jc w:val="center"/>
              <w:rPr>
                <w:rFonts w:cs="Arial"/>
              </w:rPr>
            </w:pPr>
          </w:p>
          <w:p w14:paraId="60BF5372" w14:textId="77777777" w:rsidR="00C62A91" w:rsidRPr="00C62A91" w:rsidRDefault="00C62A91" w:rsidP="00C62A91">
            <w:pPr>
              <w:jc w:val="center"/>
              <w:rPr>
                <w:rFonts w:cs="Arial"/>
              </w:rPr>
            </w:pPr>
            <w:r w:rsidRPr="00C62A91">
              <w:rPr>
                <w:rFonts w:cs="Arial"/>
              </w:rPr>
              <w:t>………………………….</w:t>
            </w:r>
          </w:p>
          <w:p w14:paraId="26F1356D" w14:textId="77777777" w:rsidR="00C62A91" w:rsidRPr="00C62A91" w:rsidRDefault="00C62A91" w:rsidP="00C62A91">
            <w:pPr>
              <w:jc w:val="left"/>
              <w:rPr>
                <w:rFonts w:cs="Arial"/>
              </w:rPr>
            </w:pPr>
          </w:p>
          <w:p w14:paraId="0E9B577D" w14:textId="77777777" w:rsidR="00C62A91" w:rsidRPr="00C62A91" w:rsidRDefault="00C62A91" w:rsidP="00C62A91">
            <w:pPr>
              <w:jc w:val="left"/>
              <w:rPr>
                <w:rFonts w:cs="Arial"/>
              </w:rPr>
            </w:pPr>
            <w:r w:rsidRPr="00C62A91">
              <w:rPr>
                <w:rFonts w:cs="Arial"/>
              </w:rPr>
              <w:lastRenderedPageBreak/>
              <w:t>Številka pogodbe: _______________</w:t>
            </w:r>
          </w:p>
          <w:p w14:paraId="7878156C" w14:textId="77777777" w:rsidR="00C62A91" w:rsidRPr="00C62A91" w:rsidRDefault="00C62A91" w:rsidP="00C62A91">
            <w:pPr>
              <w:rPr>
                <w:rFonts w:cs="Arial"/>
              </w:rPr>
            </w:pPr>
            <w:r w:rsidRPr="00C62A91">
              <w:rPr>
                <w:rFonts w:cs="Arial"/>
              </w:rPr>
              <w:t>Datum: _____________</w:t>
            </w:r>
          </w:p>
        </w:tc>
        <w:tc>
          <w:tcPr>
            <w:tcW w:w="4784" w:type="dxa"/>
          </w:tcPr>
          <w:p w14:paraId="31DAC739" w14:textId="77777777" w:rsidR="00C62A91" w:rsidRPr="00C62A91" w:rsidRDefault="00C62A91" w:rsidP="00C62A91">
            <w:pPr>
              <w:jc w:val="center"/>
              <w:rPr>
                <w:rFonts w:cs="Arial"/>
              </w:rPr>
            </w:pPr>
          </w:p>
          <w:p w14:paraId="31199A45" w14:textId="77777777" w:rsidR="00C62A91" w:rsidRPr="00C62A91" w:rsidRDefault="00C62A91" w:rsidP="00C62A91">
            <w:pPr>
              <w:jc w:val="center"/>
              <w:rPr>
                <w:rFonts w:cs="Arial"/>
              </w:rPr>
            </w:pPr>
          </w:p>
          <w:p w14:paraId="3E400443" w14:textId="77777777" w:rsidR="00C62A91" w:rsidRPr="00C62A91" w:rsidRDefault="00C62A91" w:rsidP="00C62A91">
            <w:pPr>
              <w:jc w:val="center"/>
              <w:rPr>
                <w:rFonts w:cs="Arial"/>
              </w:rPr>
            </w:pPr>
            <w:r w:rsidRPr="00C62A91">
              <w:rPr>
                <w:rFonts w:cs="Arial"/>
              </w:rPr>
              <w:t xml:space="preserve">    ZAVOD REPUBLIKE SLOVENIJE ZA BLAGOVNE REZERVE</w:t>
            </w:r>
          </w:p>
          <w:p w14:paraId="38F044D9" w14:textId="77777777" w:rsidR="00C62A91" w:rsidRPr="00C62A91" w:rsidRDefault="00C62A91" w:rsidP="00C62A91">
            <w:pPr>
              <w:jc w:val="left"/>
              <w:rPr>
                <w:rFonts w:cs="Arial"/>
              </w:rPr>
            </w:pPr>
          </w:p>
          <w:p w14:paraId="748E0FBF" w14:textId="77777777" w:rsidR="00C62A91" w:rsidRPr="00C62A91" w:rsidRDefault="00C62A91" w:rsidP="00C62A91">
            <w:pPr>
              <w:jc w:val="left"/>
              <w:rPr>
                <w:rFonts w:cs="Arial"/>
              </w:rPr>
            </w:pPr>
            <w:r w:rsidRPr="00C62A91">
              <w:rPr>
                <w:rFonts w:cs="Arial"/>
              </w:rPr>
              <w:lastRenderedPageBreak/>
              <w:t>Številka pogodbe: ________________</w:t>
            </w:r>
          </w:p>
          <w:p w14:paraId="08FF0734" w14:textId="77777777" w:rsidR="00C62A91" w:rsidRPr="00C62A91" w:rsidRDefault="00C62A91" w:rsidP="00C62A91">
            <w:pPr>
              <w:rPr>
                <w:rFonts w:cs="Arial"/>
              </w:rPr>
            </w:pPr>
            <w:r w:rsidRPr="00C62A91">
              <w:rPr>
                <w:rFonts w:cs="Arial"/>
              </w:rPr>
              <w:t>Datum: ___________</w:t>
            </w:r>
          </w:p>
        </w:tc>
      </w:tr>
    </w:tbl>
    <w:p w14:paraId="0EB0A0ED" w14:textId="77777777" w:rsidR="00C62A91" w:rsidRPr="00C62A91" w:rsidRDefault="00C62A91" w:rsidP="00C62A91"/>
    <w:p w14:paraId="3030DEFE" w14:textId="77777777" w:rsidR="00BC2412" w:rsidRPr="008E036E" w:rsidRDefault="00BC2412" w:rsidP="00526E26"/>
    <w:sectPr w:rsidR="00BC2412" w:rsidRPr="008E036E" w:rsidSect="00800DA1">
      <w:headerReference w:type="default" r:id="rId15"/>
      <w:headerReference w:type="first" r:id="rId16"/>
      <w:pgSz w:w="11906" w:h="16838"/>
      <w:pgMar w:top="1418" w:right="1418" w:bottom="1418" w:left="1418"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285C5F" w16cid:durableId="278B7FC9"/>
  <w16cid:commentId w16cid:paraId="3D7D1E49" w16cid:durableId="278B7FCA"/>
  <w16cid:commentId w16cid:paraId="516987AC" w16cid:durableId="278B7FCB"/>
  <w16cid:commentId w16cid:paraId="241A101E" w16cid:durableId="278B7FCC"/>
  <w16cid:commentId w16cid:paraId="7875E347" w16cid:durableId="278B7FCD"/>
  <w16cid:commentId w16cid:paraId="4E6F08C2" w16cid:durableId="278B7FCE"/>
  <w16cid:commentId w16cid:paraId="0760C5D8" w16cid:durableId="278B7FC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B535F" w14:textId="77777777" w:rsidR="00E31E16" w:rsidRDefault="00E31E16">
      <w:r>
        <w:separator/>
      </w:r>
    </w:p>
  </w:endnote>
  <w:endnote w:type="continuationSeparator" w:id="0">
    <w:p w14:paraId="0CCE6AE6" w14:textId="77777777" w:rsidR="00E31E16" w:rsidRDefault="00E31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AE2A5" w14:textId="14D834C0" w:rsidR="00E8709C" w:rsidRPr="00526E26" w:rsidRDefault="00E8709C"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54256D">
      <w:rPr>
        <w:rStyle w:val="tevilkastrani"/>
        <w:noProof/>
      </w:rPr>
      <w:t>21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54256D">
      <w:rPr>
        <w:rStyle w:val="tevilkastrani"/>
        <w:noProof/>
      </w:rPr>
      <w:t>24</w:t>
    </w:r>
    <w:r w:rsidRPr="00526E26">
      <w:rPr>
        <w:rStyle w:val="tevilkastrani"/>
      </w:rPr>
      <w:fldChar w:fldCharType="end"/>
    </w:r>
  </w:p>
  <w:p w14:paraId="43B58CE3" w14:textId="77777777" w:rsidR="00E8709C" w:rsidRDefault="00E8709C"/>
  <w:p w14:paraId="26EABC1B" w14:textId="77777777" w:rsidR="00E8709C" w:rsidRPr="00FC6CF0" w:rsidRDefault="00E8709C" w:rsidP="00001218">
    <w:pPr>
      <w:pStyle w:val="Glava"/>
      <w:rPr>
        <w:rFonts w:cs="Arial"/>
        <w:sz w:val="2"/>
        <w:szCs w:val="2"/>
      </w:rPr>
    </w:pPr>
  </w:p>
  <w:p w14:paraId="163F10E8" w14:textId="77777777" w:rsidR="00E8709C" w:rsidRPr="00FC6CF0" w:rsidRDefault="00E8709C">
    <w:pPr>
      <w:pStyle w:val="Glava"/>
      <w:rPr>
        <w:rFonts w:cs="Arial"/>
        <w:sz w:val="2"/>
        <w:szCs w:val="2"/>
      </w:rPr>
    </w:pPr>
  </w:p>
  <w:p w14:paraId="0C78577F" w14:textId="77777777" w:rsidR="00E8709C" w:rsidRPr="00FC6CF0" w:rsidRDefault="00E8709C"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15D2A" w14:textId="2F2EB91A" w:rsidR="00E8709C" w:rsidRPr="00526E26" w:rsidRDefault="00E8709C"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54256D">
      <w:rPr>
        <w:rStyle w:val="tevilkastrani"/>
        <w:noProof/>
      </w:rPr>
      <w:t>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54256D">
      <w:rPr>
        <w:rStyle w:val="tevilkastrani"/>
        <w:noProof/>
      </w:rPr>
      <w:t>24</w:t>
    </w:r>
    <w:r w:rsidRPr="00526E26">
      <w:rPr>
        <w:rStyle w:val="tevilkastrani"/>
      </w:rPr>
      <w:fldChar w:fldCharType="end"/>
    </w:r>
  </w:p>
  <w:p w14:paraId="4B6FD43F" w14:textId="77777777" w:rsidR="00E8709C" w:rsidRDefault="00E8709C"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D9860" w14:textId="77777777" w:rsidR="00E31E16" w:rsidRDefault="00E31E16">
      <w:r>
        <w:separator/>
      </w:r>
    </w:p>
  </w:footnote>
  <w:footnote w:type="continuationSeparator" w:id="0">
    <w:p w14:paraId="2F751BE0" w14:textId="77777777" w:rsidR="00E31E16" w:rsidRDefault="00E31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E8709C" w14:paraId="09C3F1D5" w14:textId="77777777" w:rsidTr="5E0483A1">
      <w:tc>
        <w:tcPr>
          <w:tcW w:w="3020" w:type="dxa"/>
        </w:tcPr>
        <w:p w14:paraId="754F8CA9" w14:textId="77777777" w:rsidR="00E8709C" w:rsidRDefault="00E8709C" w:rsidP="5E0483A1">
          <w:pPr>
            <w:ind w:left="-115"/>
            <w:jc w:val="left"/>
          </w:pPr>
        </w:p>
      </w:tc>
      <w:tc>
        <w:tcPr>
          <w:tcW w:w="3020" w:type="dxa"/>
        </w:tcPr>
        <w:p w14:paraId="07D41646" w14:textId="77777777" w:rsidR="00E8709C" w:rsidRDefault="00E8709C" w:rsidP="5E0483A1">
          <w:pPr>
            <w:jc w:val="center"/>
          </w:pPr>
        </w:p>
      </w:tc>
      <w:tc>
        <w:tcPr>
          <w:tcW w:w="3020" w:type="dxa"/>
        </w:tcPr>
        <w:p w14:paraId="6E673E0A" w14:textId="77777777" w:rsidR="00E8709C" w:rsidRDefault="00E8709C" w:rsidP="5E0483A1">
          <w:pPr>
            <w:ind w:right="-115"/>
            <w:jc w:val="right"/>
          </w:pPr>
        </w:p>
      </w:tc>
    </w:tr>
  </w:tbl>
  <w:p w14:paraId="3D2136F2" w14:textId="77777777" w:rsidR="00E8709C" w:rsidRDefault="00E8709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E8709C" w:rsidRPr="00A1445A" w14:paraId="262C6354" w14:textId="77777777" w:rsidTr="00D80C2B">
      <w:tc>
        <w:tcPr>
          <w:tcW w:w="4039" w:type="dxa"/>
          <w:tcBorders>
            <w:bottom w:val="single" w:sz="4" w:space="0" w:color="auto"/>
          </w:tcBorders>
          <w:shd w:val="clear" w:color="auto" w:fill="auto"/>
        </w:tcPr>
        <w:p w14:paraId="36BFFB3C" w14:textId="77777777" w:rsidR="00E8709C" w:rsidRPr="00A04B00" w:rsidRDefault="00E8709C" w:rsidP="0032212C">
          <w:pPr>
            <w:ind w:right="6"/>
            <w:rPr>
              <w:rFonts w:cs="Arial"/>
              <w:b/>
              <w:color w:val="000000"/>
            </w:rPr>
          </w:pPr>
          <w:r w:rsidRPr="00A04B00">
            <w:rPr>
              <w:rFonts w:cs="Arial"/>
              <w:b/>
              <w:color w:val="000000"/>
            </w:rPr>
            <w:t>Zavod Republike Slovenije</w:t>
          </w:r>
        </w:p>
        <w:p w14:paraId="7E15FD0B" w14:textId="77777777" w:rsidR="00E8709C" w:rsidRPr="00A04B00" w:rsidRDefault="00E8709C" w:rsidP="0032212C">
          <w:pPr>
            <w:ind w:right="6"/>
            <w:rPr>
              <w:rFonts w:cs="Arial"/>
              <w:b/>
              <w:color w:val="000000"/>
            </w:rPr>
          </w:pPr>
          <w:r w:rsidRPr="00A04B00">
            <w:rPr>
              <w:rFonts w:cs="Arial"/>
              <w:b/>
              <w:color w:val="000000"/>
            </w:rPr>
            <w:t>za blagovne rezerve</w:t>
          </w:r>
        </w:p>
        <w:p w14:paraId="2C997D71" w14:textId="77777777" w:rsidR="00E8709C" w:rsidRPr="00A04B00" w:rsidRDefault="00E8709C" w:rsidP="0032212C">
          <w:pPr>
            <w:ind w:right="6"/>
            <w:rPr>
              <w:rFonts w:cs="Arial"/>
              <w:color w:val="000000"/>
              <w:spacing w:val="-2"/>
            </w:rPr>
          </w:pPr>
        </w:p>
        <w:p w14:paraId="176E2801" w14:textId="77777777" w:rsidR="00E8709C" w:rsidRPr="00C0552D" w:rsidRDefault="00E8709C" w:rsidP="0032212C">
          <w:pPr>
            <w:ind w:right="6"/>
            <w:rPr>
              <w:rFonts w:cs="Arial"/>
              <w:color w:val="000000"/>
              <w:spacing w:val="-2"/>
            </w:rPr>
          </w:pPr>
          <w:r w:rsidRPr="00C0552D">
            <w:rPr>
              <w:rFonts w:cs="Arial"/>
              <w:color w:val="000000"/>
              <w:spacing w:val="-2"/>
            </w:rPr>
            <w:t>Dunajska cesta 106, SI-1000 Ljubljana</w:t>
          </w:r>
        </w:p>
        <w:p w14:paraId="78015A91" w14:textId="77777777" w:rsidR="00E8709C" w:rsidRPr="00C0552D" w:rsidRDefault="00E8709C"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66FC7352" w14:textId="77777777" w:rsidR="00E8709C" w:rsidRPr="00A1445A" w:rsidRDefault="00E8709C" w:rsidP="0032212C">
          <w:pPr>
            <w:jc w:val="center"/>
            <w:rPr>
              <w:rFonts w:cs="Arial"/>
              <w:color w:val="000000"/>
            </w:rPr>
          </w:pPr>
          <w:r w:rsidRPr="00A1445A">
            <w:rPr>
              <w:rFonts w:cs="Arial"/>
              <w:noProof/>
              <w:color w:val="000000"/>
            </w:rPr>
            <w:drawing>
              <wp:inline distT="0" distB="0" distL="0" distR="0" wp14:anchorId="5857A406" wp14:editId="353C6E05">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7DE0FA5C" w14:textId="77777777" w:rsidR="00E8709C" w:rsidRDefault="00E8709C"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3AF19901" w14:textId="77777777" w:rsidR="00E8709C" w:rsidRPr="00A1445A" w:rsidRDefault="00E8709C"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61877F52" w14:textId="77777777" w:rsidR="00E8709C" w:rsidRPr="00A1445A" w:rsidRDefault="00E8709C"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E8709C" w:rsidRPr="00B90F59" w14:paraId="4226F577" w14:textId="77777777" w:rsidTr="00D80C2B">
      <w:tc>
        <w:tcPr>
          <w:tcW w:w="4039" w:type="dxa"/>
          <w:tcBorders>
            <w:top w:val="single" w:sz="4" w:space="0" w:color="auto"/>
          </w:tcBorders>
          <w:shd w:val="clear" w:color="auto" w:fill="auto"/>
        </w:tcPr>
        <w:p w14:paraId="0FEB4EA2" w14:textId="0CE3D902" w:rsidR="00E8709C" w:rsidRPr="00B90F59" w:rsidRDefault="00E8709C" w:rsidP="0032212C">
          <w:pPr>
            <w:ind w:right="6"/>
            <w:rPr>
              <w:rFonts w:cs="Arial"/>
              <w:color w:val="000000"/>
              <w:sz w:val="16"/>
              <w:szCs w:val="16"/>
            </w:rPr>
          </w:pPr>
          <w:r>
            <w:rPr>
              <w:rFonts w:cs="Arial"/>
              <w:color w:val="000000"/>
              <w:sz w:val="16"/>
              <w:szCs w:val="16"/>
            </w:rPr>
            <w:t>NMV - GRADNJA</w:t>
          </w:r>
        </w:p>
      </w:tc>
      <w:tc>
        <w:tcPr>
          <w:tcW w:w="1418" w:type="dxa"/>
          <w:tcBorders>
            <w:top w:val="single" w:sz="4" w:space="0" w:color="auto"/>
          </w:tcBorders>
          <w:shd w:val="clear" w:color="auto" w:fill="auto"/>
        </w:tcPr>
        <w:p w14:paraId="51344A68" w14:textId="77777777" w:rsidR="00E8709C" w:rsidRPr="00B90F59" w:rsidRDefault="00E8709C" w:rsidP="0032212C">
          <w:pPr>
            <w:rPr>
              <w:rFonts w:cs="Arial"/>
              <w:color w:val="000000"/>
              <w:sz w:val="16"/>
              <w:szCs w:val="16"/>
            </w:rPr>
          </w:pPr>
        </w:p>
      </w:tc>
      <w:tc>
        <w:tcPr>
          <w:tcW w:w="3775" w:type="dxa"/>
          <w:tcBorders>
            <w:top w:val="single" w:sz="4" w:space="0" w:color="auto"/>
          </w:tcBorders>
          <w:shd w:val="clear" w:color="auto" w:fill="auto"/>
        </w:tcPr>
        <w:p w14:paraId="5E176267" w14:textId="77777777" w:rsidR="00E8709C" w:rsidRPr="00B90F59" w:rsidRDefault="00E8709C" w:rsidP="0032212C">
          <w:pPr>
            <w:pStyle w:val="Noga"/>
            <w:tabs>
              <w:tab w:val="clear" w:pos="4536"/>
              <w:tab w:val="clear" w:pos="9072"/>
              <w:tab w:val="left" w:pos="1309"/>
            </w:tabs>
            <w:jc w:val="right"/>
            <w:rPr>
              <w:rFonts w:cs="Arial"/>
              <w:color w:val="000000"/>
              <w:sz w:val="16"/>
              <w:szCs w:val="16"/>
            </w:rPr>
          </w:pPr>
          <w:r w:rsidRPr="00B90F59">
            <w:rPr>
              <w:rFonts w:cs="Arial"/>
              <w:sz w:val="16"/>
              <w:szCs w:val="16"/>
            </w:rPr>
            <w:t>OBR – 2.17</w:t>
          </w:r>
        </w:p>
      </w:tc>
    </w:tr>
  </w:tbl>
  <w:p w14:paraId="6BA3AD38" w14:textId="77777777" w:rsidR="00E8709C" w:rsidRPr="00346BC8" w:rsidRDefault="00E8709C" w:rsidP="00346B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E8709C" w14:paraId="62400ECE" w14:textId="77777777" w:rsidTr="5E0483A1">
      <w:tc>
        <w:tcPr>
          <w:tcW w:w="3020" w:type="dxa"/>
        </w:tcPr>
        <w:p w14:paraId="16C18385" w14:textId="77777777" w:rsidR="00E8709C" w:rsidRDefault="00E8709C" w:rsidP="5E0483A1">
          <w:pPr>
            <w:ind w:left="-115"/>
            <w:jc w:val="left"/>
          </w:pPr>
        </w:p>
      </w:tc>
      <w:tc>
        <w:tcPr>
          <w:tcW w:w="3020" w:type="dxa"/>
        </w:tcPr>
        <w:p w14:paraId="18DF5485" w14:textId="77777777" w:rsidR="00E8709C" w:rsidRDefault="00E8709C" w:rsidP="5E0483A1">
          <w:pPr>
            <w:jc w:val="center"/>
          </w:pPr>
        </w:p>
      </w:tc>
      <w:tc>
        <w:tcPr>
          <w:tcW w:w="3020" w:type="dxa"/>
        </w:tcPr>
        <w:p w14:paraId="4ABA2591" w14:textId="77777777" w:rsidR="00E8709C" w:rsidRDefault="00E8709C" w:rsidP="5E0483A1">
          <w:pPr>
            <w:ind w:right="-115"/>
            <w:jc w:val="right"/>
          </w:pPr>
        </w:p>
      </w:tc>
    </w:tr>
  </w:tbl>
  <w:p w14:paraId="4E84DA97" w14:textId="77777777" w:rsidR="00E8709C" w:rsidRDefault="00E8709C"/>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F5053" w14:textId="77777777" w:rsidR="00E8709C" w:rsidRDefault="00E8709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0A52"/>
    <w:multiLevelType w:val="hybridMultilevel"/>
    <w:tmpl w:val="4BF8DA56"/>
    <w:lvl w:ilvl="0" w:tplc="8AAC8CD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8F3D8B"/>
    <w:multiLevelType w:val="hybridMultilevel"/>
    <w:tmpl w:val="7A301112"/>
    <w:lvl w:ilvl="0" w:tplc="8AAC8CD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69714C"/>
    <w:multiLevelType w:val="hybridMultilevel"/>
    <w:tmpl w:val="9578C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C2696F"/>
    <w:multiLevelType w:val="hybridMultilevel"/>
    <w:tmpl w:val="B53E859C"/>
    <w:lvl w:ilvl="0" w:tplc="62E2D152">
      <w:start w:val="7"/>
      <w:numFmt w:val="upperRoman"/>
      <w:lvlText w:val="%1."/>
      <w:lvlJc w:val="left"/>
      <w:pPr>
        <w:ind w:left="1146" w:hanging="72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5" w15:restartNumberingAfterBreak="0">
    <w:nsid w:val="0CAF4E48"/>
    <w:multiLevelType w:val="hybridMultilevel"/>
    <w:tmpl w:val="0FB865A0"/>
    <w:lvl w:ilvl="0" w:tplc="A3E06990">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5FA3B55"/>
    <w:multiLevelType w:val="hybridMultilevel"/>
    <w:tmpl w:val="4470D6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0B3DD8"/>
    <w:multiLevelType w:val="hybridMultilevel"/>
    <w:tmpl w:val="27B6DA52"/>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F7F14F1"/>
    <w:multiLevelType w:val="hybridMultilevel"/>
    <w:tmpl w:val="444C7C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1F42D4"/>
    <w:multiLevelType w:val="hybridMultilevel"/>
    <w:tmpl w:val="8026D97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79F37FF"/>
    <w:multiLevelType w:val="hybridMultilevel"/>
    <w:tmpl w:val="C5A00C2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A0372E8"/>
    <w:multiLevelType w:val="hybridMultilevel"/>
    <w:tmpl w:val="13587882"/>
    <w:lvl w:ilvl="0" w:tplc="5BE61328">
      <w:start w:val="1"/>
      <w:numFmt w:val="bullet"/>
      <w:lvlText w:val=""/>
      <w:lvlJc w:val="left"/>
      <w:pPr>
        <w:tabs>
          <w:tab w:val="num" w:pos="702"/>
        </w:tabs>
        <w:ind w:left="702" w:hanging="360"/>
      </w:pPr>
      <w:rPr>
        <w:rFonts w:ascii="Symbol" w:hAnsi="Symbol" w:cs="Times New Roman" w:hint="default"/>
      </w:rPr>
    </w:lvl>
    <w:lvl w:ilvl="1" w:tplc="04240003" w:tentative="1">
      <w:start w:val="1"/>
      <w:numFmt w:val="bullet"/>
      <w:lvlText w:val="o"/>
      <w:lvlJc w:val="left"/>
      <w:pPr>
        <w:tabs>
          <w:tab w:val="num" w:pos="1362"/>
        </w:tabs>
        <w:ind w:left="1362" w:hanging="360"/>
      </w:pPr>
      <w:rPr>
        <w:rFonts w:ascii="Courier New" w:hAnsi="Courier New" w:cs="Courier New" w:hint="default"/>
      </w:rPr>
    </w:lvl>
    <w:lvl w:ilvl="2" w:tplc="04240005" w:tentative="1">
      <w:start w:val="1"/>
      <w:numFmt w:val="bullet"/>
      <w:lvlText w:val=""/>
      <w:lvlJc w:val="left"/>
      <w:pPr>
        <w:tabs>
          <w:tab w:val="num" w:pos="2082"/>
        </w:tabs>
        <w:ind w:left="2082" w:hanging="360"/>
      </w:pPr>
      <w:rPr>
        <w:rFonts w:ascii="Wingdings" w:hAnsi="Wingdings" w:hint="default"/>
      </w:rPr>
    </w:lvl>
    <w:lvl w:ilvl="3" w:tplc="04240001" w:tentative="1">
      <w:start w:val="1"/>
      <w:numFmt w:val="bullet"/>
      <w:lvlText w:val=""/>
      <w:lvlJc w:val="left"/>
      <w:pPr>
        <w:tabs>
          <w:tab w:val="num" w:pos="2802"/>
        </w:tabs>
        <w:ind w:left="2802" w:hanging="360"/>
      </w:pPr>
      <w:rPr>
        <w:rFonts w:ascii="Symbol" w:hAnsi="Symbol" w:hint="default"/>
      </w:rPr>
    </w:lvl>
    <w:lvl w:ilvl="4" w:tplc="04240003" w:tentative="1">
      <w:start w:val="1"/>
      <w:numFmt w:val="bullet"/>
      <w:lvlText w:val="o"/>
      <w:lvlJc w:val="left"/>
      <w:pPr>
        <w:tabs>
          <w:tab w:val="num" w:pos="3522"/>
        </w:tabs>
        <w:ind w:left="3522" w:hanging="360"/>
      </w:pPr>
      <w:rPr>
        <w:rFonts w:ascii="Courier New" w:hAnsi="Courier New" w:cs="Courier New" w:hint="default"/>
      </w:rPr>
    </w:lvl>
    <w:lvl w:ilvl="5" w:tplc="04240005" w:tentative="1">
      <w:start w:val="1"/>
      <w:numFmt w:val="bullet"/>
      <w:lvlText w:val=""/>
      <w:lvlJc w:val="left"/>
      <w:pPr>
        <w:tabs>
          <w:tab w:val="num" w:pos="4242"/>
        </w:tabs>
        <w:ind w:left="4242" w:hanging="360"/>
      </w:pPr>
      <w:rPr>
        <w:rFonts w:ascii="Wingdings" w:hAnsi="Wingdings" w:hint="default"/>
      </w:rPr>
    </w:lvl>
    <w:lvl w:ilvl="6" w:tplc="04240001" w:tentative="1">
      <w:start w:val="1"/>
      <w:numFmt w:val="bullet"/>
      <w:lvlText w:val=""/>
      <w:lvlJc w:val="left"/>
      <w:pPr>
        <w:tabs>
          <w:tab w:val="num" w:pos="4962"/>
        </w:tabs>
        <w:ind w:left="4962" w:hanging="360"/>
      </w:pPr>
      <w:rPr>
        <w:rFonts w:ascii="Symbol" w:hAnsi="Symbol" w:hint="default"/>
      </w:rPr>
    </w:lvl>
    <w:lvl w:ilvl="7" w:tplc="04240003" w:tentative="1">
      <w:start w:val="1"/>
      <w:numFmt w:val="bullet"/>
      <w:lvlText w:val="o"/>
      <w:lvlJc w:val="left"/>
      <w:pPr>
        <w:tabs>
          <w:tab w:val="num" w:pos="5682"/>
        </w:tabs>
        <w:ind w:left="5682" w:hanging="360"/>
      </w:pPr>
      <w:rPr>
        <w:rFonts w:ascii="Courier New" w:hAnsi="Courier New" w:cs="Courier New" w:hint="default"/>
      </w:rPr>
    </w:lvl>
    <w:lvl w:ilvl="8" w:tplc="04240005" w:tentative="1">
      <w:start w:val="1"/>
      <w:numFmt w:val="bullet"/>
      <w:lvlText w:val=""/>
      <w:lvlJc w:val="left"/>
      <w:pPr>
        <w:tabs>
          <w:tab w:val="num" w:pos="6402"/>
        </w:tabs>
        <w:ind w:left="6402" w:hanging="360"/>
      </w:pPr>
      <w:rPr>
        <w:rFonts w:ascii="Wingdings" w:hAnsi="Wingdings" w:hint="default"/>
      </w:rPr>
    </w:lvl>
  </w:abstractNum>
  <w:abstractNum w:abstractNumId="16"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9D529B"/>
    <w:multiLevelType w:val="hybridMultilevel"/>
    <w:tmpl w:val="5CB89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C23E15"/>
    <w:multiLevelType w:val="hybridMultilevel"/>
    <w:tmpl w:val="D90641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0" w15:restartNumberingAfterBreak="0">
    <w:nsid w:val="385C52EE"/>
    <w:multiLevelType w:val="hybridMultilevel"/>
    <w:tmpl w:val="9034AC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D411E2E"/>
    <w:multiLevelType w:val="hybridMultilevel"/>
    <w:tmpl w:val="ECB09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C43BB3"/>
    <w:multiLevelType w:val="hybridMultilevel"/>
    <w:tmpl w:val="E628169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FF3B1C"/>
    <w:multiLevelType w:val="hybridMultilevel"/>
    <w:tmpl w:val="C820128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5785706"/>
    <w:multiLevelType w:val="hybridMultilevel"/>
    <w:tmpl w:val="6D1E8DC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5B7348F"/>
    <w:multiLevelType w:val="hybridMultilevel"/>
    <w:tmpl w:val="18B8C8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6200E83"/>
    <w:multiLevelType w:val="hybridMultilevel"/>
    <w:tmpl w:val="D554895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A07A6F"/>
    <w:multiLevelType w:val="hybridMultilevel"/>
    <w:tmpl w:val="7D9C54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2D905EC"/>
    <w:multiLevelType w:val="hybridMultilevel"/>
    <w:tmpl w:val="A49EB3B6"/>
    <w:lvl w:ilvl="0" w:tplc="8AAC8CD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322994"/>
    <w:multiLevelType w:val="hybridMultilevel"/>
    <w:tmpl w:val="B01243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7397486"/>
    <w:multiLevelType w:val="hybridMultilevel"/>
    <w:tmpl w:val="063436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D1B1C92"/>
    <w:multiLevelType w:val="hybridMultilevel"/>
    <w:tmpl w:val="92506DB4"/>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497FFC"/>
    <w:multiLevelType w:val="hybridMultilevel"/>
    <w:tmpl w:val="8676BEE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750404A"/>
    <w:multiLevelType w:val="hybridMultilevel"/>
    <w:tmpl w:val="2E8C0CF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7B2711B"/>
    <w:multiLevelType w:val="hybridMultilevel"/>
    <w:tmpl w:val="E86E63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7D5332E"/>
    <w:multiLevelType w:val="hybridMultilevel"/>
    <w:tmpl w:val="A51EFA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F347C10"/>
    <w:multiLevelType w:val="hybridMultilevel"/>
    <w:tmpl w:val="AC687D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F6A0DAB"/>
    <w:multiLevelType w:val="hybridMultilevel"/>
    <w:tmpl w:val="0EA64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F22056"/>
    <w:multiLevelType w:val="hybridMultilevel"/>
    <w:tmpl w:val="711496F4"/>
    <w:lvl w:ilvl="0" w:tplc="914233A6">
      <w:start w:val="1"/>
      <w:numFmt w:val="bullet"/>
      <w:lvlText w:val=""/>
      <w:lvlJc w:val="left"/>
      <w:pPr>
        <w:ind w:left="360" w:hanging="360"/>
      </w:pPr>
    </w:lvl>
    <w:lvl w:ilvl="1" w:tplc="D8A61486">
      <w:start w:val="1"/>
      <w:numFmt w:val="lowerLetter"/>
      <w:lvlText w:val="%2."/>
      <w:lvlJc w:val="left"/>
      <w:pPr>
        <w:ind w:left="1080" w:hanging="360"/>
      </w:pPr>
    </w:lvl>
    <w:lvl w:ilvl="2" w:tplc="983EE7AC">
      <w:start w:val="1"/>
      <w:numFmt w:val="lowerRoman"/>
      <w:lvlText w:val="%3."/>
      <w:lvlJc w:val="right"/>
      <w:pPr>
        <w:ind w:left="1800" w:hanging="180"/>
      </w:pPr>
    </w:lvl>
    <w:lvl w:ilvl="3" w:tplc="775C6578">
      <w:start w:val="1"/>
      <w:numFmt w:val="decimal"/>
      <w:lvlText w:val="%4."/>
      <w:lvlJc w:val="left"/>
      <w:pPr>
        <w:ind w:left="2520" w:hanging="360"/>
      </w:pPr>
    </w:lvl>
    <w:lvl w:ilvl="4" w:tplc="01C8CE48">
      <w:start w:val="1"/>
      <w:numFmt w:val="lowerLetter"/>
      <w:lvlText w:val="%5."/>
      <w:lvlJc w:val="left"/>
      <w:pPr>
        <w:ind w:left="3240" w:hanging="360"/>
      </w:pPr>
    </w:lvl>
    <w:lvl w:ilvl="5" w:tplc="5CF6DE04">
      <w:start w:val="1"/>
      <w:numFmt w:val="lowerRoman"/>
      <w:lvlText w:val="%6."/>
      <w:lvlJc w:val="right"/>
      <w:pPr>
        <w:ind w:left="3960" w:hanging="180"/>
      </w:pPr>
    </w:lvl>
    <w:lvl w:ilvl="6" w:tplc="C5AE226E">
      <w:start w:val="1"/>
      <w:numFmt w:val="decimal"/>
      <w:lvlText w:val="%7."/>
      <w:lvlJc w:val="left"/>
      <w:pPr>
        <w:ind w:left="4680" w:hanging="360"/>
      </w:pPr>
    </w:lvl>
    <w:lvl w:ilvl="7" w:tplc="2D4408EC">
      <w:start w:val="1"/>
      <w:numFmt w:val="lowerLetter"/>
      <w:lvlText w:val="%8."/>
      <w:lvlJc w:val="left"/>
      <w:pPr>
        <w:ind w:left="5400" w:hanging="360"/>
      </w:pPr>
    </w:lvl>
    <w:lvl w:ilvl="8" w:tplc="BE08BE4A">
      <w:start w:val="1"/>
      <w:numFmt w:val="lowerRoman"/>
      <w:lvlText w:val="%9."/>
      <w:lvlJc w:val="right"/>
      <w:pPr>
        <w:ind w:left="6120" w:hanging="180"/>
      </w:pPr>
    </w:lvl>
  </w:abstractNum>
  <w:abstractNum w:abstractNumId="41" w15:restartNumberingAfterBreak="0">
    <w:nsid w:val="72ED2E15"/>
    <w:multiLevelType w:val="hybridMultilevel"/>
    <w:tmpl w:val="4BC06740"/>
    <w:lvl w:ilvl="0" w:tplc="04240001">
      <w:start w:val="1"/>
      <w:numFmt w:val="bullet"/>
      <w:lvlText w:val=""/>
      <w:lvlJc w:val="left"/>
      <w:pPr>
        <w:tabs>
          <w:tab w:val="num" w:pos="702"/>
        </w:tabs>
        <w:ind w:left="702" w:hanging="360"/>
      </w:pPr>
      <w:rPr>
        <w:rFonts w:ascii="Symbol" w:hAnsi="Symbol" w:hint="default"/>
      </w:rPr>
    </w:lvl>
    <w:lvl w:ilvl="1" w:tplc="04240003" w:tentative="1">
      <w:start w:val="1"/>
      <w:numFmt w:val="bullet"/>
      <w:lvlText w:val="o"/>
      <w:lvlJc w:val="left"/>
      <w:pPr>
        <w:tabs>
          <w:tab w:val="num" w:pos="1782"/>
        </w:tabs>
        <w:ind w:left="1782" w:hanging="360"/>
      </w:pPr>
      <w:rPr>
        <w:rFonts w:ascii="Courier New" w:hAnsi="Courier New" w:cs="Courier New" w:hint="default"/>
      </w:rPr>
    </w:lvl>
    <w:lvl w:ilvl="2" w:tplc="04240005" w:tentative="1">
      <w:start w:val="1"/>
      <w:numFmt w:val="bullet"/>
      <w:lvlText w:val=""/>
      <w:lvlJc w:val="left"/>
      <w:pPr>
        <w:tabs>
          <w:tab w:val="num" w:pos="2502"/>
        </w:tabs>
        <w:ind w:left="2502" w:hanging="360"/>
      </w:pPr>
      <w:rPr>
        <w:rFonts w:ascii="Wingdings" w:hAnsi="Wingdings" w:hint="default"/>
      </w:rPr>
    </w:lvl>
    <w:lvl w:ilvl="3" w:tplc="04240001" w:tentative="1">
      <w:start w:val="1"/>
      <w:numFmt w:val="bullet"/>
      <w:lvlText w:val=""/>
      <w:lvlJc w:val="left"/>
      <w:pPr>
        <w:tabs>
          <w:tab w:val="num" w:pos="3222"/>
        </w:tabs>
        <w:ind w:left="3222" w:hanging="360"/>
      </w:pPr>
      <w:rPr>
        <w:rFonts w:ascii="Symbol" w:hAnsi="Symbol" w:hint="default"/>
      </w:rPr>
    </w:lvl>
    <w:lvl w:ilvl="4" w:tplc="04240003" w:tentative="1">
      <w:start w:val="1"/>
      <w:numFmt w:val="bullet"/>
      <w:lvlText w:val="o"/>
      <w:lvlJc w:val="left"/>
      <w:pPr>
        <w:tabs>
          <w:tab w:val="num" w:pos="3942"/>
        </w:tabs>
        <w:ind w:left="3942" w:hanging="360"/>
      </w:pPr>
      <w:rPr>
        <w:rFonts w:ascii="Courier New" w:hAnsi="Courier New" w:cs="Courier New" w:hint="default"/>
      </w:rPr>
    </w:lvl>
    <w:lvl w:ilvl="5" w:tplc="04240005" w:tentative="1">
      <w:start w:val="1"/>
      <w:numFmt w:val="bullet"/>
      <w:lvlText w:val=""/>
      <w:lvlJc w:val="left"/>
      <w:pPr>
        <w:tabs>
          <w:tab w:val="num" w:pos="4662"/>
        </w:tabs>
        <w:ind w:left="4662" w:hanging="360"/>
      </w:pPr>
      <w:rPr>
        <w:rFonts w:ascii="Wingdings" w:hAnsi="Wingdings" w:hint="default"/>
      </w:rPr>
    </w:lvl>
    <w:lvl w:ilvl="6" w:tplc="04240001" w:tentative="1">
      <w:start w:val="1"/>
      <w:numFmt w:val="bullet"/>
      <w:lvlText w:val=""/>
      <w:lvlJc w:val="left"/>
      <w:pPr>
        <w:tabs>
          <w:tab w:val="num" w:pos="5382"/>
        </w:tabs>
        <w:ind w:left="5382" w:hanging="360"/>
      </w:pPr>
      <w:rPr>
        <w:rFonts w:ascii="Symbol" w:hAnsi="Symbol" w:hint="default"/>
      </w:rPr>
    </w:lvl>
    <w:lvl w:ilvl="7" w:tplc="04240003" w:tentative="1">
      <w:start w:val="1"/>
      <w:numFmt w:val="bullet"/>
      <w:lvlText w:val="o"/>
      <w:lvlJc w:val="left"/>
      <w:pPr>
        <w:tabs>
          <w:tab w:val="num" w:pos="6102"/>
        </w:tabs>
        <w:ind w:left="6102" w:hanging="360"/>
      </w:pPr>
      <w:rPr>
        <w:rFonts w:ascii="Courier New" w:hAnsi="Courier New" w:cs="Courier New" w:hint="default"/>
      </w:rPr>
    </w:lvl>
    <w:lvl w:ilvl="8" w:tplc="04240005" w:tentative="1">
      <w:start w:val="1"/>
      <w:numFmt w:val="bullet"/>
      <w:lvlText w:val=""/>
      <w:lvlJc w:val="left"/>
      <w:pPr>
        <w:tabs>
          <w:tab w:val="num" w:pos="6822"/>
        </w:tabs>
        <w:ind w:left="6822" w:hanging="360"/>
      </w:pPr>
      <w:rPr>
        <w:rFonts w:ascii="Wingdings" w:hAnsi="Wingdings" w:hint="default"/>
      </w:rPr>
    </w:lvl>
  </w:abstractNum>
  <w:abstractNum w:abstractNumId="42" w15:restartNumberingAfterBreak="0">
    <w:nsid w:val="74604F38"/>
    <w:multiLevelType w:val="hybridMultilevel"/>
    <w:tmpl w:val="FEB2BD60"/>
    <w:lvl w:ilvl="0" w:tplc="EDA0A7A2">
      <w:start w:val="1"/>
      <w:numFmt w:val="bullet"/>
      <w:lvlText w:val=""/>
      <w:lvlJc w:val="left"/>
      <w:pPr>
        <w:tabs>
          <w:tab w:val="num" w:pos="360"/>
        </w:tabs>
        <w:ind w:left="360" w:hanging="360"/>
      </w:pPr>
      <w:rPr>
        <w:rFonts w:ascii="Symbol" w:hAnsi="Symbol"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40"/>
  </w:num>
  <w:num w:numId="2">
    <w:abstractNumId w:val="16"/>
  </w:num>
  <w:num w:numId="3">
    <w:abstractNumId w:val="27"/>
  </w:num>
  <w:num w:numId="4">
    <w:abstractNumId w:val="23"/>
  </w:num>
  <w:num w:numId="5">
    <w:abstractNumId w:val="42"/>
  </w:num>
  <w:num w:numId="6">
    <w:abstractNumId w:val="7"/>
  </w:num>
  <w:num w:numId="7">
    <w:abstractNumId w:val="31"/>
  </w:num>
  <w:num w:numId="8">
    <w:abstractNumId w:val="19"/>
  </w:num>
  <w:num w:numId="9">
    <w:abstractNumId w:val="15"/>
  </w:num>
  <w:num w:numId="10">
    <w:abstractNumId w:val="41"/>
  </w:num>
  <w:num w:numId="11">
    <w:abstractNumId w:val="9"/>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5"/>
  </w:num>
  <w:num w:numId="1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5">
    <w:abstractNumId w:val="3"/>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2"/>
  </w:num>
  <w:num w:numId="20">
    <w:abstractNumId w:val="29"/>
  </w:num>
  <w:num w:numId="21">
    <w:abstractNumId w:val="1"/>
  </w:num>
  <w:num w:numId="22">
    <w:abstractNumId w:val="6"/>
  </w:num>
  <w:num w:numId="23">
    <w:abstractNumId w:val="28"/>
  </w:num>
  <w:num w:numId="24">
    <w:abstractNumId w:val="18"/>
  </w:num>
  <w:num w:numId="25">
    <w:abstractNumId w:val="24"/>
  </w:num>
  <w:num w:numId="26">
    <w:abstractNumId w:val="35"/>
  </w:num>
  <w:num w:numId="27">
    <w:abstractNumId w:val="30"/>
  </w:num>
  <w:num w:numId="28">
    <w:abstractNumId w:val="10"/>
  </w:num>
  <w:num w:numId="29">
    <w:abstractNumId w:val="39"/>
  </w:num>
  <w:num w:numId="30">
    <w:abstractNumId w:val="13"/>
  </w:num>
  <w:num w:numId="31">
    <w:abstractNumId w:val="36"/>
  </w:num>
  <w:num w:numId="32">
    <w:abstractNumId w:val="17"/>
  </w:num>
  <w:num w:numId="33">
    <w:abstractNumId w:val="5"/>
  </w:num>
  <w:num w:numId="34">
    <w:abstractNumId w:val="4"/>
  </w:num>
  <w:num w:numId="35">
    <w:abstractNumId w:val="26"/>
  </w:num>
  <w:num w:numId="36">
    <w:abstractNumId w:val="43"/>
  </w:num>
  <w:num w:numId="37">
    <w:abstractNumId w:val="32"/>
  </w:num>
  <w:num w:numId="38">
    <w:abstractNumId w:val="44"/>
  </w:num>
  <w:num w:numId="39">
    <w:abstractNumId w:val="38"/>
  </w:num>
  <w:num w:numId="40">
    <w:abstractNumId w:val="22"/>
  </w:num>
  <w:num w:numId="41">
    <w:abstractNumId w:val="37"/>
  </w:num>
  <w:num w:numId="42">
    <w:abstractNumId w:val="20"/>
  </w:num>
  <w:num w:numId="43">
    <w:abstractNumId w:val="11"/>
  </w:num>
  <w:num w:numId="44">
    <w:abstractNumId w:val="21"/>
  </w:num>
  <w:num w:numId="45">
    <w:abstractNumId w:val="34"/>
  </w:num>
  <w:num w:numId="46">
    <w:abstractNumId w:val="25"/>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1218"/>
    <w:rsid w:val="00001F8D"/>
    <w:rsid w:val="0000202A"/>
    <w:rsid w:val="0000361C"/>
    <w:rsid w:val="00005413"/>
    <w:rsid w:val="000059A8"/>
    <w:rsid w:val="00005DA6"/>
    <w:rsid w:val="00005F5F"/>
    <w:rsid w:val="00006B86"/>
    <w:rsid w:val="00007D3E"/>
    <w:rsid w:val="00013B00"/>
    <w:rsid w:val="00015394"/>
    <w:rsid w:val="00015B5A"/>
    <w:rsid w:val="0002242F"/>
    <w:rsid w:val="00022E5E"/>
    <w:rsid w:val="00023E4D"/>
    <w:rsid w:val="00026663"/>
    <w:rsid w:val="00027BD4"/>
    <w:rsid w:val="00030D75"/>
    <w:rsid w:val="0003471E"/>
    <w:rsid w:val="00035543"/>
    <w:rsid w:val="00036135"/>
    <w:rsid w:val="00036373"/>
    <w:rsid w:val="00036A6D"/>
    <w:rsid w:val="000412BC"/>
    <w:rsid w:val="00041EB9"/>
    <w:rsid w:val="00042D0E"/>
    <w:rsid w:val="00044684"/>
    <w:rsid w:val="00044D52"/>
    <w:rsid w:val="00046CE2"/>
    <w:rsid w:val="00047507"/>
    <w:rsid w:val="0005065F"/>
    <w:rsid w:val="00051C40"/>
    <w:rsid w:val="000546C2"/>
    <w:rsid w:val="000576FB"/>
    <w:rsid w:val="00060812"/>
    <w:rsid w:val="000611D0"/>
    <w:rsid w:val="000654CB"/>
    <w:rsid w:val="000656ED"/>
    <w:rsid w:val="00065D82"/>
    <w:rsid w:val="00071D42"/>
    <w:rsid w:val="00075D17"/>
    <w:rsid w:val="00076418"/>
    <w:rsid w:val="00076A47"/>
    <w:rsid w:val="00076C47"/>
    <w:rsid w:val="00082874"/>
    <w:rsid w:val="00084EFE"/>
    <w:rsid w:val="000878B8"/>
    <w:rsid w:val="00087C9B"/>
    <w:rsid w:val="00096243"/>
    <w:rsid w:val="00096BE4"/>
    <w:rsid w:val="000A0107"/>
    <w:rsid w:val="000A2DF2"/>
    <w:rsid w:val="000A52B7"/>
    <w:rsid w:val="000B1DDE"/>
    <w:rsid w:val="000B4120"/>
    <w:rsid w:val="000C06A0"/>
    <w:rsid w:val="000C23A5"/>
    <w:rsid w:val="000C4170"/>
    <w:rsid w:val="000C4583"/>
    <w:rsid w:val="000C7E9D"/>
    <w:rsid w:val="000D0294"/>
    <w:rsid w:val="000D305E"/>
    <w:rsid w:val="000D4DAE"/>
    <w:rsid w:val="000D76C2"/>
    <w:rsid w:val="000E1875"/>
    <w:rsid w:val="000E2207"/>
    <w:rsid w:val="000E41E1"/>
    <w:rsid w:val="000E480B"/>
    <w:rsid w:val="000E4D06"/>
    <w:rsid w:val="000E5603"/>
    <w:rsid w:val="000E5CC9"/>
    <w:rsid w:val="000E7050"/>
    <w:rsid w:val="000E784A"/>
    <w:rsid w:val="000F0770"/>
    <w:rsid w:val="000F2E62"/>
    <w:rsid w:val="00101B68"/>
    <w:rsid w:val="00114401"/>
    <w:rsid w:val="00115C50"/>
    <w:rsid w:val="00117941"/>
    <w:rsid w:val="00120039"/>
    <w:rsid w:val="0012533E"/>
    <w:rsid w:val="001314C1"/>
    <w:rsid w:val="001352C1"/>
    <w:rsid w:val="0014021F"/>
    <w:rsid w:val="00147C7B"/>
    <w:rsid w:val="0014C90D"/>
    <w:rsid w:val="001508B8"/>
    <w:rsid w:val="0015310D"/>
    <w:rsid w:val="00156126"/>
    <w:rsid w:val="001571F0"/>
    <w:rsid w:val="00160AA6"/>
    <w:rsid w:val="00166414"/>
    <w:rsid w:val="0016760E"/>
    <w:rsid w:val="00170988"/>
    <w:rsid w:val="0017296F"/>
    <w:rsid w:val="00173EA9"/>
    <w:rsid w:val="001749F6"/>
    <w:rsid w:val="00174BFE"/>
    <w:rsid w:val="00176072"/>
    <w:rsid w:val="001832BA"/>
    <w:rsid w:val="00183318"/>
    <w:rsid w:val="00184D89"/>
    <w:rsid w:val="001866F8"/>
    <w:rsid w:val="00186EE0"/>
    <w:rsid w:val="00190F0A"/>
    <w:rsid w:val="00191792"/>
    <w:rsid w:val="001935AD"/>
    <w:rsid w:val="0019783A"/>
    <w:rsid w:val="001A04AE"/>
    <w:rsid w:val="001A192F"/>
    <w:rsid w:val="001A5D06"/>
    <w:rsid w:val="001A65EC"/>
    <w:rsid w:val="001A7BD0"/>
    <w:rsid w:val="001B18AF"/>
    <w:rsid w:val="001B1CA3"/>
    <w:rsid w:val="001C5D5D"/>
    <w:rsid w:val="001C5F9E"/>
    <w:rsid w:val="001D101F"/>
    <w:rsid w:val="001D16E0"/>
    <w:rsid w:val="001D2B02"/>
    <w:rsid w:val="001D3AE0"/>
    <w:rsid w:val="001D5C2E"/>
    <w:rsid w:val="001D694D"/>
    <w:rsid w:val="001D7F99"/>
    <w:rsid w:val="001E06E0"/>
    <w:rsid w:val="001E38DD"/>
    <w:rsid w:val="001E721E"/>
    <w:rsid w:val="001F2C11"/>
    <w:rsid w:val="001F2C55"/>
    <w:rsid w:val="001F5080"/>
    <w:rsid w:val="001F6F0F"/>
    <w:rsid w:val="0020233B"/>
    <w:rsid w:val="002064A5"/>
    <w:rsid w:val="0021732F"/>
    <w:rsid w:val="00217E98"/>
    <w:rsid w:val="00222C44"/>
    <w:rsid w:val="00222EAB"/>
    <w:rsid w:val="002246FC"/>
    <w:rsid w:val="0022685F"/>
    <w:rsid w:val="002272AA"/>
    <w:rsid w:val="00227663"/>
    <w:rsid w:val="00227FB0"/>
    <w:rsid w:val="00231CFA"/>
    <w:rsid w:val="0023294A"/>
    <w:rsid w:val="00235E41"/>
    <w:rsid w:val="00237B33"/>
    <w:rsid w:val="002413BB"/>
    <w:rsid w:val="00241698"/>
    <w:rsid w:val="002512B6"/>
    <w:rsid w:val="00251D3F"/>
    <w:rsid w:val="00257998"/>
    <w:rsid w:val="002618E0"/>
    <w:rsid w:val="00261A75"/>
    <w:rsid w:val="00262D4E"/>
    <w:rsid w:val="00263943"/>
    <w:rsid w:val="00267619"/>
    <w:rsid w:val="002706FA"/>
    <w:rsid w:val="002711AE"/>
    <w:rsid w:val="00273761"/>
    <w:rsid w:val="002739AC"/>
    <w:rsid w:val="00274F6B"/>
    <w:rsid w:val="0027504B"/>
    <w:rsid w:val="00277706"/>
    <w:rsid w:val="00280C83"/>
    <w:rsid w:val="002816DC"/>
    <w:rsid w:val="00281CE6"/>
    <w:rsid w:val="00283EE6"/>
    <w:rsid w:val="0028440E"/>
    <w:rsid w:val="00285B81"/>
    <w:rsid w:val="00286C1F"/>
    <w:rsid w:val="00293FEB"/>
    <w:rsid w:val="00294D52"/>
    <w:rsid w:val="002A1F49"/>
    <w:rsid w:val="002A357C"/>
    <w:rsid w:val="002A6904"/>
    <w:rsid w:val="002A6A46"/>
    <w:rsid w:val="002B2000"/>
    <w:rsid w:val="002B28E0"/>
    <w:rsid w:val="002C1439"/>
    <w:rsid w:val="002C7AC9"/>
    <w:rsid w:val="002D049A"/>
    <w:rsid w:val="002D16BB"/>
    <w:rsid w:val="002D6383"/>
    <w:rsid w:val="002D6A3C"/>
    <w:rsid w:val="002E1329"/>
    <w:rsid w:val="002E1DC1"/>
    <w:rsid w:val="002E2198"/>
    <w:rsid w:val="002E2FD3"/>
    <w:rsid w:val="002E372C"/>
    <w:rsid w:val="002E3FE4"/>
    <w:rsid w:val="002E6B63"/>
    <w:rsid w:val="002F0041"/>
    <w:rsid w:val="002F014A"/>
    <w:rsid w:val="002F68A9"/>
    <w:rsid w:val="00300C9B"/>
    <w:rsid w:val="00301033"/>
    <w:rsid w:val="003027A5"/>
    <w:rsid w:val="00302B8D"/>
    <w:rsid w:val="0030598F"/>
    <w:rsid w:val="0031090C"/>
    <w:rsid w:val="00311636"/>
    <w:rsid w:val="00313FCC"/>
    <w:rsid w:val="003148B9"/>
    <w:rsid w:val="00315EE6"/>
    <w:rsid w:val="00316DDE"/>
    <w:rsid w:val="00316DEB"/>
    <w:rsid w:val="00317627"/>
    <w:rsid w:val="003201EA"/>
    <w:rsid w:val="0032212C"/>
    <w:rsid w:val="00325D8B"/>
    <w:rsid w:val="00326834"/>
    <w:rsid w:val="00327204"/>
    <w:rsid w:val="00330BC7"/>
    <w:rsid w:val="00343E87"/>
    <w:rsid w:val="003441C8"/>
    <w:rsid w:val="00346BC8"/>
    <w:rsid w:val="00346E68"/>
    <w:rsid w:val="0035043A"/>
    <w:rsid w:val="00351CAB"/>
    <w:rsid w:val="0035371A"/>
    <w:rsid w:val="003546D3"/>
    <w:rsid w:val="0036403D"/>
    <w:rsid w:val="003650CA"/>
    <w:rsid w:val="00365C84"/>
    <w:rsid w:val="00366C35"/>
    <w:rsid w:val="00367250"/>
    <w:rsid w:val="003676C1"/>
    <w:rsid w:val="00370866"/>
    <w:rsid w:val="0037231D"/>
    <w:rsid w:val="0037632A"/>
    <w:rsid w:val="003806A5"/>
    <w:rsid w:val="0038243F"/>
    <w:rsid w:val="00384D7B"/>
    <w:rsid w:val="00385808"/>
    <w:rsid w:val="0038596B"/>
    <w:rsid w:val="00385D08"/>
    <w:rsid w:val="00385DEC"/>
    <w:rsid w:val="00387454"/>
    <w:rsid w:val="00387F8F"/>
    <w:rsid w:val="00390B11"/>
    <w:rsid w:val="00391DF2"/>
    <w:rsid w:val="0039344B"/>
    <w:rsid w:val="00396BCB"/>
    <w:rsid w:val="003A5297"/>
    <w:rsid w:val="003A6FC2"/>
    <w:rsid w:val="003B32D2"/>
    <w:rsid w:val="003B330B"/>
    <w:rsid w:val="003B36FC"/>
    <w:rsid w:val="003B3765"/>
    <w:rsid w:val="003B48B6"/>
    <w:rsid w:val="003B4E78"/>
    <w:rsid w:val="003B4ED4"/>
    <w:rsid w:val="003B63AF"/>
    <w:rsid w:val="003C0B6A"/>
    <w:rsid w:val="003C3246"/>
    <w:rsid w:val="003C3977"/>
    <w:rsid w:val="003C485B"/>
    <w:rsid w:val="003C50FD"/>
    <w:rsid w:val="003C6091"/>
    <w:rsid w:val="003C61F9"/>
    <w:rsid w:val="003C6479"/>
    <w:rsid w:val="003D1272"/>
    <w:rsid w:val="003D28F1"/>
    <w:rsid w:val="003D490F"/>
    <w:rsid w:val="003E3B39"/>
    <w:rsid w:val="003E4CFC"/>
    <w:rsid w:val="003E52B8"/>
    <w:rsid w:val="003E5C55"/>
    <w:rsid w:val="003E604D"/>
    <w:rsid w:val="003E7710"/>
    <w:rsid w:val="003E7966"/>
    <w:rsid w:val="003F0DE7"/>
    <w:rsid w:val="003F4DE6"/>
    <w:rsid w:val="003F546E"/>
    <w:rsid w:val="00400384"/>
    <w:rsid w:val="00401EDB"/>
    <w:rsid w:val="00406373"/>
    <w:rsid w:val="00406843"/>
    <w:rsid w:val="00406E22"/>
    <w:rsid w:val="00411AC8"/>
    <w:rsid w:val="004121B8"/>
    <w:rsid w:val="00415EE6"/>
    <w:rsid w:val="00416734"/>
    <w:rsid w:val="004204E3"/>
    <w:rsid w:val="004223CD"/>
    <w:rsid w:val="00423F10"/>
    <w:rsid w:val="00432BA1"/>
    <w:rsid w:val="00434D56"/>
    <w:rsid w:val="0043532D"/>
    <w:rsid w:val="00444734"/>
    <w:rsid w:val="00445049"/>
    <w:rsid w:val="004459AF"/>
    <w:rsid w:val="004517F0"/>
    <w:rsid w:val="004527D6"/>
    <w:rsid w:val="00453F24"/>
    <w:rsid w:val="00455EB9"/>
    <w:rsid w:val="00460A21"/>
    <w:rsid w:val="00461ED0"/>
    <w:rsid w:val="004622AB"/>
    <w:rsid w:val="00463235"/>
    <w:rsid w:val="00464162"/>
    <w:rsid w:val="00466DB2"/>
    <w:rsid w:val="004675D1"/>
    <w:rsid w:val="004720C5"/>
    <w:rsid w:val="0047219D"/>
    <w:rsid w:val="004729A3"/>
    <w:rsid w:val="00472CEA"/>
    <w:rsid w:val="00473D5E"/>
    <w:rsid w:val="004752B8"/>
    <w:rsid w:val="00475E0B"/>
    <w:rsid w:val="0047643E"/>
    <w:rsid w:val="004801D0"/>
    <w:rsid w:val="004826C9"/>
    <w:rsid w:val="004910C3"/>
    <w:rsid w:val="00496839"/>
    <w:rsid w:val="004A0508"/>
    <w:rsid w:val="004A1804"/>
    <w:rsid w:val="004A35D7"/>
    <w:rsid w:val="004A4659"/>
    <w:rsid w:val="004A6318"/>
    <w:rsid w:val="004B00DC"/>
    <w:rsid w:val="004B065E"/>
    <w:rsid w:val="004B0EA1"/>
    <w:rsid w:val="004C2851"/>
    <w:rsid w:val="004D1FBD"/>
    <w:rsid w:val="004D39D4"/>
    <w:rsid w:val="004D6B75"/>
    <w:rsid w:val="004E0D3B"/>
    <w:rsid w:val="004F2462"/>
    <w:rsid w:val="004F7C1C"/>
    <w:rsid w:val="00501297"/>
    <w:rsid w:val="0050500E"/>
    <w:rsid w:val="00511E25"/>
    <w:rsid w:val="0051745B"/>
    <w:rsid w:val="00517E5A"/>
    <w:rsid w:val="0052001B"/>
    <w:rsid w:val="0052462E"/>
    <w:rsid w:val="005247DF"/>
    <w:rsid w:val="005255EB"/>
    <w:rsid w:val="00525A21"/>
    <w:rsid w:val="00526E26"/>
    <w:rsid w:val="005316C0"/>
    <w:rsid w:val="00532198"/>
    <w:rsid w:val="005350F4"/>
    <w:rsid w:val="00536FC1"/>
    <w:rsid w:val="00537622"/>
    <w:rsid w:val="0053773B"/>
    <w:rsid w:val="00540D64"/>
    <w:rsid w:val="0054256D"/>
    <w:rsid w:val="00543AA5"/>
    <w:rsid w:val="00543EBB"/>
    <w:rsid w:val="005459FC"/>
    <w:rsid w:val="005520F6"/>
    <w:rsid w:val="005531C4"/>
    <w:rsid w:val="00557C36"/>
    <w:rsid w:val="00557F17"/>
    <w:rsid w:val="005608A6"/>
    <w:rsid w:val="00566DB3"/>
    <w:rsid w:val="00572338"/>
    <w:rsid w:val="005724B4"/>
    <w:rsid w:val="005753D9"/>
    <w:rsid w:val="0057566B"/>
    <w:rsid w:val="00576343"/>
    <w:rsid w:val="005771C5"/>
    <w:rsid w:val="0058062B"/>
    <w:rsid w:val="00582354"/>
    <w:rsid w:val="0058275A"/>
    <w:rsid w:val="0058399F"/>
    <w:rsid w:val="00591D12"/>
    <w:rsid w:val="00591EF5"/>
    <w:rsid w:val="005972E3"/>
    <w:rsid w:val="005A0B71"/>
    <w:rsid w:val="005A276E"/>
    <w:rsid w:val="005A4682"/>
    <w:rsid w:val="005A785E"/>
    <w:rsid w:val="005B253B"/>
    <w:rsid w:val="005B2586"/>
    <w:rsid w:val="005B3910"/>
    <w:rsid w:val="005B64FA"/>
    <w:rsid w:val="005C0F31"/>
    <w:rsid w:val="005C0FD3"/>
    <w:rsid w:val="005C4C41"/>
    <w:rsid w:val="005C5031"/>
    <w:rsid w:val="005C6086"/>
    <w:rsid w:val="005C71B5"/>
    <w:rsid w:val="005C7E8F"/>
    <w:rsid w:val="005D629B"/>
    <w:rsid w:val="005D7E01"/>
    <w:rsid w:val="005E1EF2"/>
    <w:rsid w:val="005E4446"/>
    <w:rsid w:val="005E5648"/>
    <w:rsid w:val="005E6949"/>
    <w:rsid w:val="005E70F2"/>
    <w:rsid w:val="005F1763"/>
    <w:rsid w:val="005F18A6"/>
    <w:rsid w:val="005F2AA8"/>
    <w:rsid w:val="005F39FB"/>
    <w:rsid w:val="005F638A"/>
    <w:rsid w:val="005F751D"/>
    <w:rsid w:val="00600960"/>
    <w:rsid w:val="006028C1"/>
    <w:rsid w:val="0060550F"/>
    <w:rsid w:val="00607EB9"/>
    <w:rsid w:val="006110C9"/>
    <w:rsid w:val="0061133D"/>
    <w:rsid w:val="006114BA"/>
    <w:rsid w:val="00612663"/>
    <w:rsid w:val="00615B80"/>
    <w:rsid w:val="006163B7"/>
    <w:rsid w:val="00621FA4"/>
    <w:rsid w:val="0062278C"/>
    <w:rsid w:val="006315C1"/>
    <w:rsid w:val="006362A9"/>
    <w:rsid w:val="00642DD4"/>
    <w:rsid w:val="00642F4A"/>
    <w:rsid w:val="00644043"/>
    <w:rsid w:val="00650DEF"/>
    <w:rsid w:val="0065152F"/>
    <w:rsid w:val="00651DC9"/>
    <w:rsid w:val="00653770"/>
    <w:rsid w:val="0065521B"/>
    <w:rsid w:val="00655EBD"/>
    <w:rsid w:val="006614F5"/>
    <w:rsid w:val="006621D9"/>
    <w:rsid w:val="00662AED"/>
    <w:rsid w:val="00662D8F"/>
    <w:rsid w:val="0066332D"/>
    <w:rsid w:val="00667703"/>
    <w:rsid w:val="00670A28"/>
    <w:rsid w:val="00670D1D"/>
    <w:rsid w:val="0067155E"/>
    <w:rsid w:val="0067198C"/>
    <w:rsid w:val="006735A6"/>
    <w:rsid w:val="00673753"/>
    <w:rsid w:val="006843B2"/>
    <w:rsid w:val="00685A64"/>
    <w:rsid w:val="00690253"/>
    <w:rsid w:val="006902A4"/>
    <w:rsid w:val="00691772"/>
    <w:rsid w:val="0069474B"/>
    <w:rsid w:val="00696138"/>
    <w:rsid w:val="00696D67"/>
    <w:rsid w:val="006A1658"/>
    <w:rsid w:val="006A1A9E"/>
    <w:rsid w:val="006A405F"/>
    <w:rsid w:val="006A5CDE"/>
    <w:rsid w:val="006A5DE6"/>
    <w:rsid w:val="006A7A34"/>
    <w:rsid w:val="006B1AA2"/>
    <w:rsid w:val="006B690A"/>
    <w:rsid w:val="006C3DAD"/>
    <w:rsid w:val="006C4078"/>
    <w:rsid w:val="006C4DDF"/>
    <w:rsid w:val="006C4E93"/>
    <w:rsid w:val="006C719A"/>
    <w:rsid w:val="006D59F7"/>
    <w:rsid w:val="006D65C6"/>
    <w:rsid w:val="006E0F03"/>
    <w:rsid w:val="006E1FC7"/>
    <w:rsid w:val="006E36BA"/>
    <w:rsid w:val="006E377F"/>
    <w:rsid w:val="006E50F0"/>
    <w:rsid w:val="006E696F"/>
    <w:rsid w:val="006E743C"/>
    <w:rsid w:val="006F10E2"/>
    <w:rsid w:val="006F39BC"/>
    <w:rsid w:val="006F44F5"/>
    <w:rsid w:val="006F6A29"/>
    <w:rsid w:val="006F70DC"/>
    <w:rsid w:val="006F758E"/>
    <w:rsid w:val="00702A9C"/>
    <w:rsid w:val="007033C0"/>
    <w:rsid w:val="007054E6"/>
    <w:rsid w:val="00705524"/>
    <w:rsid w:val="00707AA5"/>
    <w:rsid w:val="00713D9F"/>
    <w:rsid w:val="00723A1A"/>
    <w:rsid w:val="0072447F"/>
    <w:rsid w:val="00727414"/>
    <w:rsid w:val="00727828"/>
    <w:rsid w:val="00727E3A"/>
    <w:rsid w:val="00731535"/>
    <w:rsid w:val="007345D8"/>
    <w:rsid w:val="00735B4B"/>
    <w:rsid w:val="007411F4"/>
    <w:rsid w:val="00741DF3"/>
    <w:rsid w:val="00743912"/>
    <w:rsid w:val="00745091"/>
    <w:rsid w:val="00752779"/>
    <w:rsid w:val="00753F50"/>
    <w:rsid w:val="007560D4"/>
    <w:rsid w:val="00762580"/>
    <w:rsid w:val="00762F07"/>
    <w:rsid w:val="00767A5A"/>
    <w:rsid w:val="00770B3E"/>
    <w:rsid w:val="00772CB6"/>
    <w:rsid w:val="00774F3F"/>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06CD"/>
    <w:rsid w:val="00791935"/>
    <w:rsid w:val="007A1078"/>
    <w:rsid w:val="007A1A51"/>
    <w:rsid w:val="007A7777"/>
    <w:rsid w:val="007B24D7"/>
    <w:rsid w:val="007B325E"/>
    <w:rsid w:val="007B3D1D"/>
    <w:rsid w:val="007B486D"/>
    <w:rsid w:val="007B6BFE"/>
    <w:rsid w:val="007B7D54"/>
    <w:rsid w:val="007C4545"/>
    <w:rsid w:val="007D21BB"/>
    <w:rsid w:val="007D302C"/>
    <w:rsid w:val="007D329F"/>
    <w:rsid w:val="007D4174"/>
    <w:rsid w:val="007D56C2"/>
    <w:rsid w:val="007D7B83"/>
    <w:rsid w:val="007E0866"/>
    <w:rsid w:val="007E1023"/>
    <w:rsid w:val="007E27A3"/>
    <w:rsid w:val="007E31E3"/>
    <w:rsid w:val="007F168E"/>
    <w:rsid w:val="007F1ED4"/>
    <w:rsid w:val="007F28E3"/>
    <w:rsid w:val="007F31AC"/>
    <w:rsid w:val="007F3757"/>
    <w:rsid w:val="007F49C9"/>
    <w:rsid w:val="007F4AC2"/>
    <w:rsid w:val="007F4C12"/>
    <w:rsid w:val="007F4D73"/>
    <w:rsid w:val="007F5DA1"/>
    <w:rsid w:val="007F7A37"/>
    <w:rsid w:val="00800DA1"/>
    <w:rsid w:val="0080425B"/>
    <w:rsid w:val="008155E7"/>
    <w:rsid w:val="00816260"/>
    <w:rsid w:val="008230C5"/>
    <w:rsid w:val="00824D1D"/>
    <w:rsid w:val="00825EC0"/>
    <w:rsid w:val="00833AC6"/>
    <w:rsid w:val="00834C72"/>
    <w:rsid w:val="008367E1"/>
    <w:rsid w:val="008428A6"/>
    <w:rsid w:val="008436D3"/>
    <w:rsid w:val="00843739"/>
    <w:rsid w:val="0084436A"/>
    <w:rsid w:val="008452FA"/>
    <w:rsid w:val="008461EF"/>
    <w:rsid w:val="00847017"/>
    <w:rsid w:val="008545FA"/>
    <w:rsid w:val="00855102"/>
    <w:rsid w:val="00855D7A"/>
    <w:rsid w:val="00856DAD"/>
    <w:rsid w:val="00857516"/>
    <w:rsid w:val="00860C53"/>
    <w:rsid w:val="0086202B"/>
    <w:rsid w:val="00862FA8"/>
    <w:rsid w:val="008638C0"/>
    <w:rsid w:val="00865DD6"/>
    <w:rsid w:val="00882006"/>
    <w:rsid w:val="00884B52"/>
    <w:rsid w:val="00890AA6"/>
    <w:rsid w:val="00892F6E"/>
    <w:rsid w:val="0089407F"/>
    <w:rsid w:val="00895F3B"/>
    <w:rsid w:val="008976CE"/>
    <w:rsid w:val="008A757F"/>
    <w:rsid w:val="008B25C9"/>
    <w:rsid w:val="008B3E11"/>
    <w:rsid w:val="008B6ECE"/>
    <w:rsid w:val="008B773F"/>
    <w:rsid w:val="008C1A7C"/>
    <w:rsid w:val="008C279B"/>
    <w:rsid w:val="008C2AC2"/>
    <w:rsid w:val="008C520C"/>
    <w:rsid w:val="008C5597"/>
    <w:rsid w:val="008C5F88"/>
    <w:rsid w:val="008D23F4"/>
    <w:rsid w:val="008D3842"/>
    <w:rsid w:val="008D6DCE"/>
    <w:rsid w:val="008E036E"/>
    <w:rsid w:val="008E1C5E"/>
    <w:rsid w:val="008E2B37"/>
    <w:rsid w:val="008E64FA"/>
    <w:rsid w:val="008E66BB"/>
    <w:rsid w:val="008E7E25"/>
    <w:rsid w:val="008F0A75"/>
    <w:rsid w:val="008F3E2F"/>
    <w:rsid w:val="008F6711"/>
    <w:rsid w:val="00901408"/>
    <w:rsid w:val="0090235E"/>
    <w:rsid w:val="0090273D"/>
    <w:rsid w:val="00905AF8"/>
    <w:rsid w:val="00906835"/>
    <w:rsid w:val="00910DAE"/>
    <w:rsid w:val="00913CF8"/>
    <w:rsid w:val="00914495"/>
    <w:rsid w:val="00916D20"/>
    <w:rsid w:val="009228C4"/>
    <w:rsid w:val="00923AA9"/>
    <w:rsid w:val="00927A6E"/>
    <w:rsid w:val="009320D7"/>
    <w:rsid w:val="0093258B"/>
    <w:rsid w:val="00932BA0"/>
    <w:rsid w:val="009342BB"/>
    <w:rsid w:val="009413DE"/>
    <w:rsid w:val="00941AE7"/>
    <w:rsid w:val="0094295A"/>
    <w:rsid w:val="00943092"/>
    <w:rsid w:val="009448F9"/>
    <w:rsid w:val="00945B2B"/>
    <w:rsid w:val="00945E83"/>
    <w:rsid w:val="00946104"/>
    <w:rsid w:val="00946F05"/>
    <w:rsid w:val="00947A3F"/>
    <w:rsid w:val="00947A7F"/>
    <w:rsid w:val="00950454"/>
    <w:rsid w:val="00950D46"/>
    <w:rsid w:val="009514DD"/>
    <w:rsid w:val="0095198A"/>
    <w:rsid w:val="00951CC9"/>
    <w:rsid w:val="00953938"/>
    <w:rsid w:val="00956AF0"/>
    <w:rsid w:val="00963F4C"/>
    <w:rsid w:val="00965AE5"/>
    <w:rsid w:val="00965BB4"/>
    <w:rsid w:val="00967F75"/>
    <w:rsid w:val="00970664"/>
    <w:rsid w:val="00971262"/>
    <w:rsid w:val="0097345C"/>
    <w:rsid w:val="00973B16"/>
    <w:rsid w:val="009751AA"/>
    <w:rsid w:val="00985368"/>
    <w:rsid w:val="009854B2"/>
    <w:rsid w:val="00990592"/>
    <w:rsid w:val="00993A0E"/>
    <w:rsid w:val="00993BE0"/>
    <w:rsid w:val="009942E4"/>
    <w:rsid w:val="00996C89"/>
    <w:rsid w:val="009A27CE"/>
    <w:rsid w:val="009A46DA"/>
    <w:rsid w:val="009A4A3F"/>
    <w:rsid w:val="009B0FC7"/>
    <w:rsid w:val="009B3A4D"/>
    <w:rsid w:val="009B5856"/>
    <w:rsid w:val="009B70DE"/>
    <w:rsid w:val="009B7404"/>
    <w:rsid w:val="009B78AC"/>
    <w:rsid w:val="009C1BFA"/>
    <w:rsid w:val="009C1E92"/>
    <w:rsid w:val="009C29C7"/>
    <w:rsid w:val="009C4C6F"/>
    <w:rsid w:val="009C5AA6"/>
    <w:rsid w:val="009C6284"/>
    <w:rsid w:val="009D02C5"/>
    <w:rsid w:val="009D132C"/>
    <w:rsid w:val="009D21DD"/>
    <w:rsid w:val="009D39E2"/>
    <w:rsid w:val="009D40B0"/>
    <w:rsid w:val="009D5D11"/>
    <w:rsid w:val="009D6C16"/>
    <w:rsid w:val="009E053F"/>
    <w:rsid w:val="009E20C1"/>
    <w:rsid w:val="009E2D2C"/>
    <w:rsid w:val="009E46AE"/>
    <w:rsid w:val="009E5C40"/>
    <w:rsid w:val="009F0952"/>
    <w:rsid w:val="009F7784"/>
    <w:rsid w:val="00A014B9"/>
    <w:rsid w:val="00A01D1F"/>
    <w:rsid w:val="00A04220"/>
    <w:rsid w:val="00A04B00"/>
    <w:rsid w:val="00A05993"/>
    <w:rsid w:val="00A1445A"/>
    <w:rsid w:val="00A169B6"/>
    <w:rsid w:val="00A173A0"/>
    <w:rsid w:val="00A22650"/>
    <w:rsid w:val="00A24814"/>
    <w:rsid w:val="00A25253"/>
    <w:rsid w:val="00A27419"/>
    <w:rsid w:val="00A3063E"/>
    <w:rsid w:val="00A30979"/>
    <w:rsid w:val="00A31784"/>
    <w:rsid w:val="00A33BE0"/>
    <w:rsid w:val="00A33C09"/>
    <w:rsid w:val="00A4187A"/>
    <w:rsid w:val="00A41DBB"/>
    <w:rsid w:val="00A430F4"/>
    <w:rsid w:val="00A43EA1"/>
    <w:rsid w:val="00A44A99"/>
    <w:rsid w:val="00A464B2"/>
    <w:rsid w:val="00A515E0"/>
    <w:rsid w:val="00A55388"/>
    <w:rsid w:val="00A57325"/>
    <w:rsid w:val="00A74E8F"/>
    <w:rsid w:val="00A75802"/>
    <w:rsid w:val="00A83008"/>
    <w:rsid w:val="00A83E62"/>
    <w:rsid w:val="00A8415D"/>
    <w:rsid w:val="00A901D3"/>
    <w:rsid w:val="00A92149"/>
    <w:rsid w:val="00A9445B"/>
    <w:rsid w:val="00A94BD5"/>
    <w:rsid w:val="00A957F1"/>
    <w:rsid w:val="00AA1622"/>
    <w:rsid w:val="00AA20C2"/>
    <w:rsid w:val="00AA2F1C"/>
    <w:rsid w:val="00AA7DA9"/>
    <w:rsid w:val="00AB1522"/>
    <w:rsid w:val="00AB2169"/>
    <w:rsid w:val="00AB3346"/>
    <w:rsid w:val="00AB4674"/>
    <w:rsid w:val="00AC2AC3"/>
    <w:rsid w:val="00AC45CC"/>
    <w:rsid w:val="00AC72E5"/>
    <w:rsid w:val="00AC7F76"/>
    <w:rsid w:val="00AD049D"/>
    <w:rsid w:val="00AD2537"/>
    <w:rsid w:val="00AD3618"/>
    <w:rsid w:val="00AE0158"/>
    <w:rsid w:val="00AE2641"/>
    <w:rsid w:val="00AE317B"/>
    <w:rsid w:val="00AE3EA3"/>
    <w:rsid w:val="00AE4812"/>
    <w:rsid w:val="00AE70EF"/>
    <w:rsid w:val="00AF04EA"/>
    <w:rsid w:val="00AF0AD6"/>
    <w:rsid w:val="00AF6A5B"/>
    <w:rsid w:val="00B000E4"/>
    <w:rsid w:val="00B0214B"/>
    <w:rsid w:val="00B021F9"/>
    <w:rsid w:val="00B02FB8"/>
    <w:rsid w:val="00B06BC1"/>
    <w:rsid w:val="00B14899"/>
    <w:rsid w:val="00B16F2C"/>
    <w:rsid w:val="00B174F2"/>
    <w:rsid w:val="00B17A89"/>
    <w:rsid w:val="00B20079"/>
    <w:rsid w:val="00B200B8"/>
    <w:rsid w:val="00B200E4"/>
    <w:rsid w:val="00B23277"/>
    <w:rsid w:val="00B24613"/>
    <w:rsid w:val="00B26132"/>
    <w:rsid w:val="00B2757C"/>
    <w:rsid w:val="00B3008F"/>
    <w:rsid w:val="00B3270D"/>
    <w:rsid w:val="00B32849"/>
    <w:rsid w:val="00B32A8A"/>
    <w:rsid w:val="00B3637F"/>
    <w:rsid w:val="00B37615"/>
    <w:rsid w:val="00B37C95"/>
    <w:rsid w:val="00B42117"/>
    <w:rsid w:val="00B42124"/>
    <w:rsid w:val="00B4256F"/>
    <w:rsid w:val="00B45550"/>
    <w:rsid w:val="00B5083C"/>
    <w:rsid w:val="00B511B2"/>
    <w:rsid w:val="00B528B4"/>
    <w:rsid w:val="00B52BF2"/>
    <w:rsid w:val="00B5369B"/>
    <w:rsid w:val="00B538F5"/>
    <w:rsid w:val="00B57DE7"/>
    <w:rsid w:val="00B615DB"/>
    <w:rsid w:val="00B61D7C"/>
    <w:rsid w:val="00B661E3"/>
    <w:rsid w:val="00B701DD"/>
    <w:rsid w:val="00B7512F"/>
    <w:rsid w:val="00B76871"/>
    <w:rsid w:val="00B76F5C"/>
    <w:rsid w:val="00B86392"/>
    <w:rsid w:val="00B90F59"/>
    <w:rsid w:val="00B91086"/>
    <w:rsid w:val="00B9309E"/>
    <w:rsid w:val="00B930C3"/>
    <w:rsid w:val="00B9383B"/>
    <w:rsid w:val="00B9791B"/>
    <w:rsid w:val="00BA2C4A"/>
    <w:rsid w:val="00BA4126"/>
    <w:rsid w:val="00BA47F1"/>
    <w:rsid w:val="00BA4B4B"/>
    <w:rsid w:val="00BA739D"/>
    <w:rsid w:val="00BA756A"/>
    <w:rsid w:val="00BB0C9B"/>
    <w:rsid w:val="00BB1FEE"/>
    <w:rsid w:val="00BB25F3"/>
    <w:rsid w:val="00BB2C5F"/>
    <w:rsid w:val="00BB3184"/>
    <w:rsid w:val="00BB35EF"/>
    <w:rsid w:val="00BB3939"/>
    <w:rsid w:val="00BB7EC1"/>
    <w:rsid w:val="00BC00ED"/>
    <w:rsid w:val="00BC0555"/>
    <w:rsid w:val="00BC0C56"/>
    <w:rsid w:val="00BC2412"/>
    <w:rsid w:val="00BC25A6"/>
    <w:rsid w:val="00BC29DD"/>
    <w:rsid w:val="00BC5FCA"/>
    <w:rsid w:val="00BC778E"/>
    <w:rsid w:val="00BC7ABD"/>
    <w:rsid w:val="00BD3397"/>
    <w:rsid w:val="00BD34CF"/>
    <w:rsid w:val="00BD36A1"/>
    <w:rsid w:val="00BD4AEF"/>
    <w:rsid w:val="00BD5F8E"/>
    <w:rsid w:val="00BD74EB"/>
    <w:rsid w:val="00BE055E"/>
    <w:rsid w:val="00BE3088"/>
    <w:rsid w:val="00BE4A51"/>
    <w:rsid w:val="00BE573A"/>
    <w:rsid w:val="00BE655C"/>
    <w:rsid w:val="00BE6AEE"/>
    <w:rsid w:val="00BF231E"/>
    <w:rsid w:val="00BF78A7"/>
    <w:rsid w:val="00C007F0"/>
    <w:rsid w:val="00C02EBB"/>
    <w:rsid w:val="00C03C9F"/>
    <w:rsid w:val="00C0524D"/>
    <w:rsid w:val="00C052DE"/>
    <w:rsid w:val="00C0552D"/>
    <w:rsid w:val="00C06BC8"/>
    <w:rsid w:val="00C124CB"/>
    <w:rsid w:val="00C12949"/>
    <w:rsid w:val="00C1333C"/>
    <w:rsid w:val="00C15A76"/>
    <w:rsid w:val="00C16A39"/>
    <w:rsid w:val="00C22522"/>
    <w:rsid w:val="00C24D9E"/>
    <w:rsid w:val="00C2689D"/>
    <w:rsid w:val="00C30412"/>
    <w:rsid w:val="00C308F7"/>
    <w:rsid w:val="00C374A8"/>
    <w:rsid w:val="00C413FF"/>
    <w:rsid w:val="00C468BF"/>
    <w:rsid w:val="00C4730F"/>
    <w:rsid w:val="00C50397"/>
    <w:rsid w:val="00C52A15"/>
    <w:rsid w:val="00C53D21"/>
    <w:rsid w:val="00C565DD"/>
    <w:rsid w:val="00C61260"/>
    <w:rsid w:val="00C62A91"/>
    <w:rsid w:val="00C64A95"/>
    <w:rsid w:val="00C655D6"/>
    <w:rsid w:val="00C65742"/>
    <w:rsid w:val="00C66F68"/>
    <w:rsid w:val="00C717F0"/>
    <w:rsid w:val="00C747FA"/>
    <w:rsid w:val="00C751CA"/>
    <w:rsid w:val="00C7665D"/>
    <w:rsid w:val="00C804DD"/>
    <w:rsid w:val="00C80C79"/>
    <w:rsid w:val="00C81635"/>
    <w:rsid w:val="00C82519"/>
    <w:rsid w:val="00C82B34"/>
    <w:rsid w:val="00C84AC9"/>
    <w:rsid w:val="00C87823"/>
    <w:rsid w:val="00C87D2E"/>
    <w:rsid w:val="00C90AF6"/>
    <w:rsid w:val="00C948C5"/>
    <w:rsid w:val="00C9531D"/>
    <w:rsid w:val="00C97729"/>
    <w:rsid w:val="00CA1911"/>
    <w:rsid w:val="00CA1B83"/>
    <w:rsid w:val="00CA4819"/>
    <w:rsid w:val="00CB008E"/>
    <w:rsid w:val="00CB0D95"/>
    <w:rsid w:val="00CB5108"/>
    <w:rsid w:val="00CB6B04"/>
    <w:rsid w:val="00CB6E4B"/>
    <w:rsid w:val="00CC10A9"/>
    <w:rsid w:val="00CC2671"/>
    <w:rsid w:val="00CC2FEC"/>
    <w:rsid w:val="00CC78A5"/>
    <w:rsid w:val="00CC7F12"/>
    <w:rsid w:val="00CD461A"/>
    <w:rsid w:val="00CD5C0C"/>
    <w:rsid w:val="00CD61B2"/>
    <w:rsid w:val="00CD7808"/>
    <w:rsid w:val="00CD7BA2"/>
    <w:rsid w:val="00CE399C"/>
    <w:rsid w:val="00CE7BF5"/>
    <w:rsid w:val="00CF12FC"/>
    <w:rsid w:val="00CF2831"/>
    <w:rsid w:val="00D00F7A"/>
    <w:rsid w:val="00D016B6"/>
    <w:rsid w:val="00D05C1E"/>
    <w:rsid w:val="00D06278"/>
    <w:rsid w:val="00D06743"/>
    <w:rsid w:val="00D104FE"/>
    <w:rsid w:val="00D10BEE"/>
    <w:rsid w:val="00D11E5B"/>
    <w:rsid w:val="00D206D1"/>
    <w:rsid w:val="00D2343D"/>
    <w:rsid w:val="00D256FE"/>
    <w:rsid w:val="00D2575F"/>
    <w:rsid w:val="00D277FE"/>
    <w:rsid w:val="00D278D4"/>
    <w:rsid w:val="00D31990"/>
    <w:rsid w:val="00D32057"/>
    <w:rsid w:val="00D3314A"/>
    <w:rsid w:val="00D33ACD"/>
    <w:rsid w:val="00D35177"/>
    <w:rsid w:val="00D43AE1"/>
    <w:rsid w:val="00D46D30"/>
    <w:rsid w:val="00D50939"/>
    <w:rsid w:val="00D53703"/>
    <w:rsid w:val="00D53CB5"/>
    <w:rsid w:val="00D579F3"/>
    <w:rsid w:val="00D64E34"/>
    <w:rsid w:val="00D707B4"/>
    <w:rsid w:val="00D72F43"/>
    <w:rsid w:val="00D7309B"/>
    <w:rsid w:val="00D74090"/>
    <w:rsid w:val="00D75D09"/>
    <w:rsid w:val="00D77C8B"/>
    <w:rsid w:val="00D80C2B"/>
    <w:rsid w:val="00D8275B"/>
    <w:rsid w:val="00D83E17"/>
    <w:rsid w:val="00D84490"/>
    <w:rsid w:val="00D91E23"/>
    <w:rsid w:val="00D92C6A"/>
    <w:rsid w:val="00D97D4A"/>
    <w:rsid w:val="00DA0B86"/>
    <w:rsid w:val="00DA4D6B"/>
    <w:rsid w:val="00DB06AB"/>
    <w:rsid w:val="00DB28F3"/>
    <w:rsid w:val="00DB37E0"/>
    <w:rsid w:val="00DB3A87"/>
    <w:rsid w:val="00DB3E61"/>
    <w:rsid w:val="00DC0143"/>
    <w:rsid w:val="00DC0A7F"/>
    <w:rsid w:val="00DC5F27"/>
    <w:rsid w:val="00DC5F44"/>
    <w:rsid w:val="00DC79CD"/>
    <w:rsid w:val="00DD3EC6"/>
    <w:rsid w:val="00DD70B2"/>
    <w:rsid w:val="00DE3A78"/>
    <w:rsid w:val="00DF0C7D"/>
    <w:rsid w:val="00DF116B"/>
    <w:rsid w:val="00DF3D50"/>
    <w:rsid w:val="00E029F3"/>
    <w:rsid w:val="00E02C2C"/>
    <w:rsid w:val="00E0340C"/>
    <w:rsid w:val="00E10140"/>
    <w:rsid w:val="00E210DD"/>
    <w:rsid w:val="00E31765"/>
    <w:rsid w:val="00E318DA"/>
    <w:rsid w:val="00E31E16"/>
    <w:rsid w:val="00E3300C"/>
    <w:rsid w:val="00E33A98"/>
    <w:rsid w:val="00E34E2A"/>
    <w:rsid w:val="00E4103C"/>
    <w:rsid w:val="00E41F23"/>
    <w:rsid w:val="00E43799"/>
    <w:rsid w:val="00E43C3D"/>
    <w:rsid w:val="00E519A8"/>
    <w:rsid w:val="00E550C0"/>
    <w:rsid w:val="00E55123"/>
    <w:rsid w:val="00E558DB"/>
    <w:rsid w:val="00E55CA8"/>
    <w:rsid w:val="00E56B69"/>
    <w:rsid w:val="00E572CC"/>
    <w:rsid w:val="00E61921"/>
    <w:rsid w:val="00E61B4C"/>
    <w:rsid w:val="00E676C3"/>
    <w:rsid w:val="00E728D5"/>
    <w:rsid w:val="00E73635"/>
    <w:rsid w:val="00E749F2"/>
    <w:rsid w:val="00E82329"/>
    <w:rsid w:val="00E83797"/>
    <w:rsid w:val="00E848ED"/>
    <w:rsid w:val="00E850DA"/>
    <w:rsid w:val="00E8704F"/>
    <w:rsid w:val="00E8709C"/>
    <w:rsid w:val="00E90514"/>
    <w:rsid w:val="00E9201B"/>
    <w:rsid w:val="00E932C8"/>
    <w:rsid w:val="00E936EB"/>
    <w:rsid w:val="00E95B73"/>
    <w:rsid w:val="00E95BB2"/>
    <w:rsid w:val="00E9600A"/>
    <w:rsid w:val="00E9623A"/>
    <w:rsid w:val="00EA38CB"/>
    <w:rsid w:val="00EA75F2"/>
    <w:rsid w:val="00EA7B9C"/>
    <w:rsid w:val="00EB0DA9"/>
    <w:rsid w:val="00EB6710"/>
    <w:rsid w:val="00EC314A"/>
    <w:rsid w:val="00EC3970"/>
    <w:rsid w:val="00EC3C46"/>
    <w:rsid w:val="00ED0577"/>
    <w:rsid w:val="00ED08CC"/>
    <w:rsid w:val="00ED3191"/>
    <w:rsid w:val="00ED36F5"/>
    <w:rsid w:val="00EE2A61"/>
    <w:rsid w:val="00EE2F8E"/>
    <w:rsid w:val="00EE6F37"/>
    <w:rsid w:val="00EE7F32"/>
    <w:rsid w:val="00EF0493"/>
    <w:rsid w:val="00EF05D1"/>
    <w:rsid w:val="00EF1787"/>
    <w:rsid w:val="00EF18FD"/>
    <w:rsid w:val="00F011C1"/>
    <w:rsid w:val="00F0300D"/>
    <w:rsid w:val="00F0401D"/>
    <w:rsid w:val="00F04BDD"/>
    <w:rsid w:val="00F06775"/>
    <w:rsid w:val="00F07B19"/>
    <w:rsid w:val="00F16CE5"/>
    <w:rsid w:val="00F21B47"/>
    <w:rsid w:val="00F267C9"/>
    <w:rsid w:val="00F27435"/>
    <w:rsid w:val="00F27600"/>
    <w:rsid w:val="00F32F8A"/>
    <w:rsid w:val="00F3514D"/>
    <w:rsid w:val="00F36889"/>
    <w:rsid w:val="00F36D99"/>
    <w:rsid w:val="00F41606"/>
    <w:rsid w:val="00F42CE7"/>
    <w:rsid w:val="00F42EA0"/>
    <w:rsid w:val="00F51787"/>
    <w:rsid w:val="00F51F53"/>
    <w:rsid w:val="00F52A52"/>
    <w:rsid w:val="00F54F96"/>
    <w:rsid w:val="00F55ABE"/>
    <w:rsid w:val="00F56CAD"/>
    <w:rsid w:val="00F60526"/>
    <w:rsid w:val="00F62898"/>
    <w:rsid w:val="00F637D8"/>
    <w:rsid w:val="00F65355"/>
    <w:rsid w:val="00F656EB"/>
    <w:rsid w:val="00F7021C"/>
    <w:rsid w:val="00F70679"/>
    <w:rsid w:val="00F70BB8"/>
    <w:rsid w:val="00F71C13"/>
    <w:rsid w:val="00F7467E"/>
    <w:rsid w:val="00F74F84"/>
    <w:rsid w:val="00F758D0"/>
    <w:rsid w:val="00F77A54"/>
    <w:rsid w:val="00F80107"/>
    <w:rsid w:val="00F8253B"/>
    <w:rsid w:val="00F862CF"/>
    <w:rsid w:val="00F875E1"/>
    <w:rsid w:val="00F87E91"/>
    <w:rsid w:val="00F91D65"/>
    <w:rsid w:val="00F92D1D"/>
    <w:rsid w:val="00F94B26"/>
    <w:rsid w:val="00F954A4"/>
    <w:rsid w:val="00F97DB3"/>
    <w:rsid w:val="00F97F38"/>
    <w:rsid w:val="00FA2FB2"/>
    <w:rsid w:val="00FA340B"/>
    <w:rsid w:val="00FA3D85"/>
    <w:rsid w:val="00FA42CD"/>
    <w:rsid w:val="00FA493D"/>
    <w:rsid w:val="00FA6B49"/>
    <w:rsid w:val="00FB09C5"/>
    <w:rsid w:val="00FB0AF3"/>
    <w:rsid w:val="00FB174F"/>
    <w:rsid w:val="00FB1EDA"/>
    <w:rsid w:val="00FB4D34"/>
    <w:rsid w:val="00FB722F"/>
    <w:rsid w:val="00FB7524"/>
    <w:rsid w:val="00FC2874"/>
    <w:rsid w:val="00FC4EB7"/>
    <w:rsid w:val="00FC4F9B"/>
    <w:rsid w:val="00FC650C"/>
    <w:rsid w:val="00FC6CF0"/>
    <w:rsid w:val="00FD4A09"/>
    <w:rsid w:val="00FD6770"/>
    <w:rsid w:val="00FE0098"/>
    <w:rsid w:val="00FE34E9"/>
    <w:rsid w:val="00FE3F20"/>
    <w:rsid w:val="00FE5348"/>
    <w:rsid w:val="00FE5404"/>
    <w:rsid w:val="00FE6A48"/>
    <w:rsid w:val="00FF027D"/>
    <w:rsid w:val="00FF1453"/>
    <w:rsid w:val="00FF1B9E"/>
    <w:rsid w:val="00FF1C9D"/>
    <w:rsid w:val="00FF37BB"/>
    <w:rsid w:val="00FF6696"/>
    <w:rsid w:val="00FF6D13"/>
    <w:rsid w:val="00FF772E"/>
    <w:rsid w:val="00FF7EC4"/>
    <w:rsid w:val="0205B846"/>
    <w:rsid w:val="02FD405A"/>
    <w:rsid w:val="0A1282DF"/>
    <w:rsid w:val="0B8CDECF"/>
    <w:rsid w:val="256D5626"/>
    <w:rsid w:val="2980FE5D"/>
    <w:rsid w:val="2BCA2F08"/>
    <w:rsid w:val="3261E57B"/>
    <w:rsid w:val="3425C3C6"/>
    <w:rsid w:val="353C52AD"/>
    <w:rsid w:val="370DEE3A"/>
    <w:rsid w:val="38C2EFF1"/>
    <w:rsid w:val="3A696989"/>
    <w:rsid w:val="3BD23F2B"/>
    <w:rsid w:val="3CF0527C"/>
    <w:rsid w:val="3D28F68D"/>
    <w:rsid w:val="4058A96E"/>
    <w:rsid w:val="416C1B0F"/>
    <w:rsid w:val="4307EB70"/>
    <w:rsid w:val="436083AC"/>
    <w:rsid w:val="46142ADD"/>
    <w:rsid w:val="4698246E"/>
    <w:rsid w:val="48F973F9"/>
    <w:rsid w:val="4BC2A9F5"/>
    <w:rsid w:val="4F4B4215"/>
    <w:rsid w:val="5259E310"/>
    <w:rsid w:val="5737497F"/>
    <w:rsid w:val="57EB0C52"/>
    <w:rsid w:val="5C26B2F5"/>
    <w:rsid w:val="5E0483A1"/>
    <w:rsid w:val="5EDB75BC"/>
    <w:rsid w:val="5F7C4584"/>
    <w:rsid w:val="5F8B70B0"/>
    <w:rsid w:val="619DFA8D"/>
    <w:rsid w:val="6597E267"/>
    <w:rsid w:val="669E60EE"/>
    <w:rsid w:val="67968295"/>
    <w:rsid w:val="6C50CB5B"/>
    <w:rsid w:val="6ED87129"/>
    <w:rsid w:val="7760278C"/>
    <w:rsid w:val="7BC4C85E"/>
    <w:rsid w:val="7D5872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39898"/>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1">
    <w:name w:val="1"/>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1"/>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BD34CF"/>
    <w:rPr>
      <w:rFonts w:ascii="Calibri" w:eastAsia="Calibri" w:hAnsi="Calibri"/>
      <w:sz w:val="22"/>
      <w:szCs w:val="22"/>
      <w:lang w:eastAsia="en-US"/>
    </w:rPr>
  </w:style>
  <w:style w:type="paragraph" w:styleId="Revizija">
    <w:name w:val="Revision"/>
    <w:hidden/>
    <w:uiPriority w:val="99"/>
    <w:semiHidden/>
    <w:rsid w:val="00286C1F"/>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70792e9a1159e5e6af005a268a087f3b">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3fbd496941c1f16b54963bb8f3bcf24"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11ABFDF-7BF1-4136-9CB5-F223F66773A6}">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2.xml><?xml version="1.0" encoding="utf-8"?>
<ds:datastoreItem xmlns:ds="http://schemas.openxmlformats.org/officeDocument/2006/customXml" ds:itemID="{F3ABCFD8-8120-4C10-9877-DADAD31E3FFB}">
  <ds:schemaRefs>
    <ds:schemaRef ds:uri="http://schemas.microsoft.com/sharepoint/v3/contenttype/forms"/>
  </ds:schemaRefs>
</ds:datastoreItem>
</file>

<file path=customXml/itemProps3.xml><?xml version="1.0" encoding="utf-8"?>
<ds:datastoreItem xmlns:ds="http://schemas.openxmlformats.org/officeDocument/2006/customXml" ds:itemID="{CEF8927B-7F9F-4154-B367-EF92558FA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3A18DE-553D-4B51-AE47-52F634861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37</TotalTime>
  <Pages>24</Pages>
  <Words>9765</Words>
  <Characters>55662</Characters>
  <Application>Microsoft Office Word</Application>
  <DocSecurity>0</DocSecurity>
  <Lines>463</Lines>
  <Paragraphs>130</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65297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6</cp:revision>
  <cp:lastPrinted>2021-08-12T09:12:00Z</cp:lastPrinted>
  <dcterms:created xsi:type="dcterms:W3CDTF">2023-02-06T12:47:00Z</dcterms:created>
  <dcterms:modified xsi:type="dcterms:W3CDTF">2023-02-14T14:43:00Z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MediaServiceImageTags">
    <vt:lpwstr/>
  </property>
</Properties>
</file>